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E2062" w14:textId="5CEF1803" w:rsidR="002D7563" w:rsidRDefault="005759F8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 wp14:anchorId="27CE20CD" wp14:editId="5B791D47">
            <wp:simplePos x="0" y="0"/>
            <wp:positionH relativeFrom="margin">
              <wp:align>right</wp:align>
            </wp:positionH>
            <wp:positionV relativeFrom="paragraph">
              <wp:posOffset>-496570</wp:posOffset>
            </wp:positionV>
            <wp:extent cx="1750060" cy="477520"/>
            <wp:effectExtent l="0" t="0" r="254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cheiro com logotipo AT.JPG"/>
                    <pic:cNvPicPr/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0060" cy="477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2705">
        <w:rPr>
          <w:noProof/>
          <w:lang w:eastAsia="pt-PT"/>
        </w:rPr>
        <w:drawing>
          <wp:anchor distT="0" distB="0" distL="114300" distR="114300" simplePos="0" relativeHeight="251666432" behindDoc="1" locked="0" layoutInCell="1" allowOverlap="1" wp14:anchorId="27CE20CB" wp14:editId="05E599E3">
            <wp:simplePos x="0" y="0"/>
            <wp:positionH relativeFrom="column">
              <wp:posOffset>-669232</wp:posOffset>
            </wp:positionH>
            <wp:positionV relativeFrom="paragraph">
              <wp:posOffset>-975995</wp:posOffset>
            </wp:positionV>
            <wp:extent cx="3121256" cy="9918564"/>
            <wp:effectExtent l="0" t="0" r="3175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a28d9b773f021.3369856315126266154749.png"/>
                    <pic:cNvPicPr/>
                  </pic:nvPicPr>
                  <pic:blipFill rotWithShape="1">
                    <a:blip r:embed="rId12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93"/>
                    <a:stretch/>
                  </pic:blipFill>
                  <pic:spPr bwMode="auto">
                    <a:xfrm>
                      <a:off x="0" y="0"/>
                      <a:ext cx="3121256" cy="99185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D07">
        <w:rPr>
          <w:noProof/>
          <w:lang w:eastAsia="pt-PT"/>
        </w:rPr>
        <w:t xml:space="preserve"> </w:t>
      </w:r>
    </w:p>
    <w:p w14:paraId="27CE2063" w14:textId="77777777" w:rsidR="0044425F" w:rsidRDefault="0044425F" w:rsidP="007A4B9F">
      <w:pPr>
        <w:ind w:left="3969"/>
        <w:rPr>
          <w:noProof/>
          <w:lang w:eastAsia="pt-PT"/>
        </w:rPr>
      </w:pPr>
    </w:p>
    <w:p w14:paraId="27CE2064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5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6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7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8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9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A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B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D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E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F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0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1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2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3" w14:textId="77777777" w:rsidR="001703D5" w:rsidRDefault="001703D5" w:rsidP="007A4B9F">
      <w:pPr>
        <w:ind w:left="3969"/>
        <w:rPr>
          <w:noProof/>
          <w:lang w:eastAsia="pt-PT"/>
        </w:rPr>
      </w:pPr>
    </w:p>
    <w:p w14:paraId="23C270AF" w14:textId="77777777" w:rsidR="00063BDB" w:rsidRPr="00063BDB" w:rsidRDefault="00063BDB" w:rsidP="00063BDB">
      <w:pPr>
        <w:ind w:left="3969"/>
        <w:rPr>
          <w:rFonts w:cs="Arial"/>
          <w:b/>
          <w:color w:val="2F5496" w:themeColor="accent5" w:themeShade="BF"/>
          <w:sz w:val="40"/>
          <w:szCs w:val="40"/>
        </w:rPr>
      </w:pPr>
      <w:r w:rsidRPr="00063BDB">
        <w:rPr>
          <w:rFonts w:cs="Arial"/>
          <w:b/>
          <w:color w:val="2F5496" w:themeColor="accent5" w:themeShade="BF"/>
          <w:sz w:val="40"/>
          <w:szCs w:val="40"/>
        </w:rPr>
        <w:t xml:space="preserve">Declarações Aduaneiras de Importação e Notificações </w:t>
      </w:r>
    </w:p>
    <w:p w14:paraId="65C65DDB" w14:textId="77777777" w:rsidR="00784A66" w:rsidRDefault="00784A66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</w:p>
    <w:p w14:paraId="27CE2076" w14:textId="397532A3" w:rsidR="007A4B9F" w:rsidRPr="00784A66" w:rsidRDefault="007A4B9F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begin"/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instrText xml:space="preserve"> DOCPROPERTY NomeManual \* CHARFORMAT </w:instrTex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separate"/>
      </w:r>
      <w:r w:rsidR="00E06E26">
        <w:rPr>
          <w:rFonts w:cs="Arial"/>
          <w:b/>
          <w:color w:val="2F5496" w:themeColor="accent5" w:themeShade="BF"/>
          <w:sz w:val="36"/>
          <w:szCs w:val="32"/>
        </w:rPr>
        <w:t>Guia XML - Mensagem CC415A v1.5</w: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end"/>
      </w:r>
    </w:p>
    <w:p w14:paraId="27CE2077" w14:textId="77777777" w:rsidR="001703D5" w:rsidRPr="00D138D6" w:rsidRDefault="001703D5" w:rsidP="007A4B9F">
      <w:pPr>
        <w:ind w:left="3969"/>
        <w:rPr>
          <w:rFonts w:cs="Arial"/>
          <w:b/>
          <w:color w:val="2F5496" w:themeColor="accent5" w:themeShade="BF"/>
          <w:sz w:val="44"/>
          <w:szCs w:val="40"/>
        </w:rPr>
      </w:pPr>
    </w:p>
    <w:p w14:paraId="27CE2078" w14:textId="0FE5E60A" w:rsidR="001703D5" w:rsidRPr="009F10B7" w:rsidRDefault="003F0095" w:rsidP="009F10B7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28"/>
          <w:szCs w:val="24"/>
        </w:rPr>
      </w:pPr>
      <w:r>
        <w:rPr>
          <w:rFonts w:cs="Arial"/>
          <w:b/>
          <w:color w:val="2F5496" w:themeColor="accent5" w:themeShade="BF"/>
          <w:sz w:val="28"/>
          <w:szCs w:val="24"/>
        </w:rPr>
        <w:t>Declaração de Importação</w:t>
      </w:r>
    </w:p>
    <w:p w14:paraId="27CE2079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A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B" w14:textId="76417258" w:rsidR="001703D5" w:rsidRPr="00B25815" w:rsidRDefault="00B25815" w:rsidP="007A4B9F">
      <w:pPr>
        <w:spacing w:after="0" w:line="240" w:lineRule="auto"/>
        <w:ind w:left="3969"/>
        <w:rPr>
          <w:rFonts w:cs="Arial"/>
          <w:color w:val="2F5496" w:themeColor="accent5" w:themeShade="BF"/>
          <w:sz w:val="36"/>
          <w:szCs w:val="40"/>
        </w:rPr>
      </w:pPr>
      <w:r w:rsidRPr="00B25815">
        <w:rPr>
          <w:rFonts w:cs="Arial"/>
          <w:color w:val="2F5496" w:themeColor="accent5" w:themeShade="BF"/>
          <w:sz w:val="36"/>
          <w:szCs w:val="40"/>
        </w:rPr>
        <w:fldChar w:fldCharType="begin"/>
      </w:r>
      <w:r w:rsidRPr="00B25815">
        <w:rPr>
          <w:rFonts w:cs="Arial"/>
          <w:color w:val="2F5496" w:themeColor="accent5" w:themeShade="BF"/>
          <w:sz w:val="36"/>
          <w:szCs w:val="40"/>
        </w:rPr>
        <w:instrText xml:space="preserve"> DOCPROPERTY data \* CHARFORMAT </w:instrText>
      </w:r>
      <w:r w:rsidRPr="00B25815">
        <w:rPr>
          <w:rFonts w:cs="Arial"/>
          <w:color w:val="2F5496" w:themeColor="accent5" w:themeShade="BF"/>
          <w:sz w:val="36"/>
          <w:szCs w:val="40"/>
        </w:rPr>
        <w:fldChar w:fldCharType="separate"/>
      </w:r>
      <w:r w:rsidR="00E06E26">
        <w:rPr>
          <w:rFonts w:cs="Arial"/>
          <w:color w:val="2F5496" w:themeColor="accent5" w:themeShade="BF"/>
          <w:sz w:val="36"/>
          <w:szCs w:val="40"/>
        </w:rPr>
        <w:t>25-06-2026</w:t>
      </w:r>
      <w:r w:rsidRPr="00B25815">
        <w:rPr>
          <w:rFonts w:cs="Arial"/>
          <w:color w:val="2F5496" w:themeColor="accent5" w:themeShade="BF"/>
          <w:sz w:val="36"/>
          <w:szCs w:val="40"/>
        </w:rPr>
        <w:fldChar w:fldCharType="end"/>
      </w:r>
    </w:p>
    <w:p w14:paraId="27CE207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D" w14:textId="77777777" w:rsidR="0044425F" w:rsidRDefault="0044425F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br w:type="page"/>
      </w:r>
    </w:p>
    <w:tbl>
      <w:tblPr>
        <w:tblStyle w:val="TabelacomGrelha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5"/>
        <w:gridCol w:w="7719"/>
      </w:tblGrid>
      <w:tr w:rsidR="006A2AFC" w14:paraId="27CE2080" w14:textId="77777777" w:rsidTr="004323E3">
        <w:tc>
          <w:tcPr>
            <w:tcW w:w="149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7E" w14:textId="77777777" w:rsidR="006A2AFC" w:rsidRDefault="006A2AFC" w:rsidP="004323E3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>Classificação</w:t>
            </w:r>
          </w:p>
        </w:tc>
        <w:tc>
          <w:tcPr>
            <w:tcW w:w="771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27CE207F" w14:textId="35FD428F" w:rsidR="006A2AFC" w:rsidRDefault="00783138" w:rsidP="00B25815">
            <w:pPr>
              <w:spacing w:after="0"/>
            </w:pPr>
            <w:r>
              <w:fldChar w:fldCharType="begin"/>
            </w:r>
            <w:r>
              <w:instrText>DOCPROPERTY Class \* CHARFORMAT</w:instrText>
            </w:r>
            <w:r>
              <w:fldChar w:fldCharType="separate"/>
            </w:r>
            <w:r w:rsidR="00063BDB">
              <w:t>100.10.600</w:t>
            </w:r>
            <w:r>
              <w:fldChar w:fldCharType="end"/>
            </w:r>
          </w:p>
        </w:tc>
      </w:tr>
      <w:tr w:rsidR="00E25666" w14:paraId="27CE2083" w14:textId="77777777" w:rsidTr="004323E3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</w:tcPr>
          <w:p w14:paraId="27CE2081" w14:textId="77777777" w:rsidR="00E25666" w:rsidRDefault="00E25666" w:rsidP="00F12D6B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Segurança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2" w14:textId="77777777" w:rsidR="00E25666" w:rsidRPr="00B25815" w:rsidRDefault="00E25666" w:rsidP="00F12D6B">
            <w:pPr>
              <w:spacing w:after="0"/>
            </w:pPr>
            <w:r w:rsidRPr="00B25815">
              <w:fldChar w:fldCharType="begin"/>
            </w:r>
            <w:r w:rsidRPr="00B25815">
              <w:instrText xml:space="preserve"> DOCPROPERTY </w:instrText>
            </w:r>
            <w:r>
              <w:instrText>Seg</w:instrText>
            </w:r>
            <w:r w:rsidRPr="00B25815">
              <w:instrText xml:space="preserve"> \* CHARFORMAT </w:instrText>
            </w:r>
            <w:r w:rsidRPr="00B25815">
              <w:fldChar w:fldCharType="separate"/>
            </w:r>
            <w:r w:rsidR="00795F8B">
              <w:t>Pública</w:t>
            </w:r>
            <w:r w:rsidRPr="00B25815">
              <w:fldChar w:fldCharType="end"/>
            </w:r>
          </w:p>
        </w:tc>
      </w:tr>
      <w:tr w:rsidR="006A2AFC" w14:paraId="27CE2086" w14:textId="77777777" w:rsidTr="004323E3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84" w14:textId="77777777" w:rsidR="006A2AFC" w:rsidRDefault="006A2AFC" w:rsidP="004323E3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Versão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5" w14:textId="00E23754" w:rsidR="006A2AFC" w:rsidRDefault="00783138" w:rsidP="004323E3">
            <w:pPr>
              <w:spacing w:after="0"/>
            </w:pPr>
            <w:r>
              <w:fldChar w:fldCharType="begin"/>
            </w:r>
            <w:r>
              <w:instrText>DOCPROPERTY Versao  \* CHARFORMAT</w:instrText>
            </w:r>
            <w:r>
              <w:fldChar w:fldCharType="separate"/>
            </w:r>
            <w:r w:rsidR="00E06E26">
              <w:t>1.5</w:t>
            </w:r>
            <w:r>
              <w:fldChar w:fldCharType="end"/>
            </w:r>
          </w:p>
        </w:tc>
      </w:tr>
    </w:tbl>
    <w:p w14:paraId="27CE2087" w14:textId="37CF5DA5" w:rsidR="006A2AFC" w:rsidRDefault="006A2AFC" w:rsidP="006A2AFC"/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7938"/>
      </w:tblGrid>
      <w:tr w:rsidR="00CE079E" w14:paraId="021DFB55" w14:textId="77777777" w:rsidTr="00CD2421">
        <w:trPr>
          <w:trHeight w:val="425"/>
          <w:tblHeader/>
        </w:trPr>
        <w:tc>
          <w:tcPr>
            <w:tcW w:w="921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60516" w14:textId="77777777" w:rsidR="00CE079E" w:rsidRDefault="00CE079E" w:rsidP="00CD2421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Circuito de aprovação</w:t>
            </w:r>
          </w:p>
        </w:tc>
      </w:tr>
      <w:tr w:rsidR="00CE079E" w14:paraId="7D0B58ED" w14:textId="77777777" w:rsidTr="00CD2421">
        <w:trPr>
          <w:trHeight w:val="120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F934A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Elaborado: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26C8E" w14:textId="54CB0A17" w:rsidR="00CE079E" w:rsidRDefault="00CE079E" w:rsidP="00CD2421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7F5D2A4D" w14:textId="77777777" w:rsidTr="00CD2421">
        <w:trPr>
          <w:trHeight w:val="253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F7808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Verificado: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C8F2A" w14:textId="77777777" w:rsidR="00CE079E" w:rsidRDefault="00CE079E" w:rsidP="00CD2421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37E03D3B" w14:textId="77777777" w:rsidTr="00CD2421">
        <w:trPr>
          <w:trHeight w:val="231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CC954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Aprovado: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47103" w14:textId="77777777" w:rsidR="00CE079E" w:rsidRDefault="00CE079E" w:rsidP="00CD2421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0BCEEF98" w14:textId="77777777" w:rsidTr="00CD2421">
        <w:trPr>
          <w:trHeight w:val="238"/>
        </w:trPr>
        <w:tc>
          <w:tcPr>
            <w:tcW w:w="127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9E2AA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Data: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9729F" w14:textId="77777777" w:rsidR="00CE079E" w:rsidRDefault="00CE079E" w:rsidP="00CD2421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</w:tr>
    </w:tbl>
    <w:p w14:paraId="1CCA45AE" w14:textId="77777777" w:rsidR="00CE079E" w:rsidRDefault="00CE079E" w:rsidP="00CE079E">
      <w:pPr>
        <w:ind w:left="708" w:hanging="708"/>
      </w:pPr>
    </w:p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1"/>
        <w:gridCol w:w="280"/>
        <w:gridCol w:w="1333"/>
        <w:gridCol w:w="115"/>
        <w:gridCol w:w="6095"/>
      </w:tblGrid>
      <w:tr w:rsidR="00CE079E" w14:paraId="2667B555" w14:textId="77777777" w:rsidTr="4F118C42">
        <w:trPr>
          <w:trHeight w:val="425"/>
          <w:tblHeader/>
        </w:trPr>
        <w:tc>
          <w:tcPr>
            <w:tcW w:w="9214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DFE52D" w14:textId="77777777" w:rsidR="00CE079E" w:rsidRDefault="00CE079E" w:rsidP="00CD2421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Histórico de versões</w:t>
            </w:r>
          </w:p>
        </w:tc>
      </w:tr>
      <w:tr w:rsidR="00CE079E" w14:paraId="1E82EE1B" w14:textId="77777777" w:rsidTr="4F118C42">
        <w:trPr>
          <w:trHeight w:val="120"/>
        </w:trPr>
        <w:tc>
          <w:tcPr>
            <w:tcW w:w="139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44A61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 w:val="16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 w:val="16"/>
                <w:szCs w:val="18"/>
              </w:rPr>
              <w:t>Versão Anterior</w:t>
            </w:r>
          </w:p>
        </w:tc>
        <w:tc>
          <w:tcPr>
            <w:tcW w:w="172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6568A" w14:textId="77777777" w:rsidR="00CE079E" w:rsidRDefault="00CE079E" w:rsidP="00CD2421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Data de Aprovação</w:t>
            </w:r>
          </w:p>
        </w:tc>
        <w:tc>
          <w:tcPr>
            <w:tcW w:w="60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vAlign w:val="center"/>
            <w:hideMark/>
          </w:tcPr>
          <w:p w14:paraId="53F2A3CE" w14:textId="77777777" w:rsidR="00CE079E" w:rsidRDefault="00CE079E" w:rsidP="00CD2421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Síntese de Alterações</w:t>
            </w:r>
          </w:p>
        </w:tc>
      </w:tr>
      <w:tr w:rsidR="00CE079E" w:rsidRPr="004176AD" w14:paraId="2932DA36" w14:textId="77777777" w:rsidTr="4F118C42">
        <w:trPr>
          <w:trHeight w:val="253"/>
        </w:trPr>
        <w:tc>
          <w:tcPr>
            <w:tcW w:w="167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53FB4" w14:textId="77777777" w:rsidR="00CE079E" w:rsidRPr="004176AD" w:rsidRDefault="00CE079E" w:rsidP="00CD2421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 w:rsidRPr="00D36CF9">
              <w:rPr>
                <w:rFonts w:cs="Arial"/>
                <w:bCs/>
                <w:color w:val="000000" w:themeColor="text1"/>
                <w:sz w:val="18"/>
                <w:szCs w:val="16"/>
              </w:rPr>
              <w:t>1.0</w:t>
            </w:r>
          </w:p>
        </w:tc>
        <w:tc>
          <w:tcPr>
            <w:tcW w:w="1333" w:type="dxa"/>
            <w:tcBorders>
              <w:top w:val="dotted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99138" w14:textId="243F88A0" w:rsidR="00CE079E" w:rsidRPr="004176AD" w:rsidRDefault="00584D69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01</w:t>
            </w:r>
            <w:r w:rsidR="00CE1252">
              <w:rPr>
                <w:rFonts w:cs="Arial"/>
                <w:color w:val="000000" w:themeColor="text1"/>
                <w:sz w:val="18"/>
              </w:rPr>
              <w:t>.</w:t>
            </w:r>
            <w:r>
              <w:rPr>
                <w:rFonts w:cs="Arial"/>
                <w:color w:val="000000" w:themeColor="text1"/>
                <w:sz w:val="18"/>
              </w:rPr>
              <w:t>07</w:t>
            </w:r>
            <w:r w:rsidR="00CE1252">
              <w:rPr>
                <w:rFonts w:cs="Arial"/>
                <w:color w:val="000000" w:themeColor="text1"/>
                <w:sz w:val="18"/>
              </w:rPr>
              <w:t>.</w:t>
            </w:r>
            <w:r>
              <w:rPr>
                <w:rFonts w:cs="Arial"/>
                <w:color w:val="000000" w:themeColor="text1"/>
                <w:sz w:val="18"/>
              </w:rPr>
              <w:t>2022</w:t>
            </w:r>
          </w:p>
        </w:tc>
        <w:tc>
          <w:tcPr>
            <w:tcW w:w="6210" w:type="dxa"/>
            <w:gridSpan w:val="2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0464C6FF" w14:textId="28779D7F" w:rsidR="00CE079E" w:rsidRPr="004176AD" w:rsidRDefault="00CE079E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Versão Inicial</w:t>
            </w:r>
          </w:p>
        </w:tc>
      </w:tr>
      <w:tr w:rsidR="00CE079E" w:rsidRPr="004176AD" w14:paraId="3B81F7B5" w14:textId="77777777" w:rsidTr="4F118C42">
        <w:trPr>
          <w:trHeight w:val="231"/>
        </w:trPr>
        <w:tc>
          <w:tcPr>
            <w:tcW w:w="167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A1E97" w14:textId="0885E115" w:rsidR="00CE079E" w:rsidRPr="004176AD" w:rsidRDefault="00584D69" w:rsidP="00CD2421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 w:rsidRPr="00D36CF9">
              <w:rPr>
                <w:rFonts w:cs="Arial"/>
                <w:bCs/>
                <w:color w:val="000000" w:themeColor="text1"/>
                <w:sz w:val="18"/>
                <w:szCs w:val="16"/>
              </w:rPr>
              <w:t>1.1</w:t>
            </w:r>
          </w:p>
        </w:tc>
        <w:tc>
          <w:tcPr>
            <w:tcW w:w="1333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43996" w14:textId="3B42EFEA" w:rsidR="00CE079E" w:rsidRPr="004176AD" w:rsidRDefault="00CE1252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01.03.2023</w:t>
            </w:r>
          </w:p>
        </w:tc>
        <w:tc>
          <w:tcPr>
            <w:tcW w:w="6210" w:type="dxa"/>
            <w:gridSpan w:val="2"/>
            <w:tcBorders>
              <w:left w:val="nil"/>
              <w:right w:val="nil"/>
            </w:tcBorders>
            <w:vAlign w:val="center"/>
          </w:tcPr>
          <w:p w14:paraId="42DB525F" w14:textId="55B3205D" w:rsidR="00584D69" w:rsidRPr="00584D69" w:rsidRDefault="00083546" w:rsidP="00584D69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584D69" w:rsidRPr="00584D69">
              <w:rPr>
                <w:rFonts w:cs="Arial"/>
                <w:color w:val="000000" w:themeColor="text1"/>
                <w:sz w:val="18"/>
              </w:rPr>
              <w:t xml:space="preserve">Reestruturação da ordenação dos </w:t>
            </w:r>
            <w:proofErr w:type="spellStart"/>
            <w:r w:rsidR="00584D69" w:rsidRPr="00584D69">
              <w:rPr>
                <w:rFonts w:cs="Arial"/>
                <w:color w:val="000000" w:themeColor="text1"/>
                <w:sz w:val="18"/>
              </w:rPr>
              <w:t>ED's</w:t>
            </w:r>
            <w:proofErr w:type="spellEnd"/>
            <w:r w:rsidR="00584D69" w:rsidRPr="00584D69">
              <w:rPr>
                <w:rFonts w:cs="Arial"/>
                <w:color w:val="000000" w:themeColor="text1"/>
                <w:sz w:val="18"/>
              </w:rPr>
              <w:t xml:space="preserve"> no Grupo de dados 'Pedidos e decisões' referente ao ED 5/7, 5/8, 5/5.</w:t>
            </w:r>
          </w:p>
          <w:p w14:paraId="72F3EE0F" w14:textId="77777777" w:rsidR="00584D69" w:rsidRPr="00584D69" w:rsidRDefault="00584D69" w:rsidP="00584D69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  <w:p w14:paraId="1D6DD79B" w14:textId="419FD532" w:rsidR="00584D69" w:rsidRPr="00584D69" w:rsidRDefault="00584D69" w:rsidP="4F118C42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4F118C42">
              <w:rPr>
                <w:rFonts w:cs="Arial"/>
                <w:color w:val="000000" w:themeColor="text1"/>
                <w:sz w:val="18"/>
                <w:szCs w:val="18"/>
              </w:rPr>
              <w:t xml:space="preserve">Alterações realizadas à descrição dos </w:t>
            </w:r>
            <w:proofErr w:type="spellStart"/>
            <w:r w:rsidRPr="4F118C42">
              <w:rPr>
                <w:rFonts w:cs="Arial"/>
                <w:color w:val="000000" w:themeColor="text1"/>
                <w:sz w:val="18"/>
                <w:szCs w:val="18"/>
              </w:rPr>
              <w:t>ED´s</w:t>
            </w:r>
            <w:proofErr w:type="spellEnd"/>
            <w:r w:rsidRPr="4F118C42">
              <w:rPr>
                <w:rFonts w:cs="Arial"/>
                <w:color w:val="000000" w:themeColor="text1"/>
                <w:sz w:val="18"/>
                <w:szCs w:val="18"/>
              </w:rPr>
              <w:t xml:space="preserve"> no 'GRUPOS E DADOS':</w:t>
            </w:r>
          </w:p>
          <w:p w14:paraId="19F52256" w14:textId="33F35F53" w:rsidR="00584D69" w:rsidRPr="00584D69" w:rsidRDefault="00567C97" w:rsidP="00584D69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584D69" w:rsidRPr="00584D69">
              <w:rPr>
                <w:rFonts w:cs="Arial"/>
                <w:color w:val="000000" w:themeColor="text1"/>
                <w:sz w:val="18"/>
              </w:rPr>
              <w:t>ED 99 05 000 000: de 'Natureza da operação' para 'Natureza da transação'.</w:t>
            </w:r>
          </w:p>
          <w:p w14:paraId="6C330C97" w14:textId="318B3F07" w:rsidR="00584D69" w:rsidRPr="00584D69" w:rsidRDefault="00567C97" w:rsidP="00584D69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584D69" w:rsidRPr="00584D69">
              <w:rPr>
                <w:rFonts w:cs="Arial"/>
                <w:color w:val="000000" w:themeColor="text1"/>
                <w:sz w:val="18"/>
              </w:rPr>
              <w:t>ED 19 07 044 000: de 'Referência das mercadorias' para 'Número da adição da declaração'.</w:t>
            </w:r>
          </w:p>
          <w:p w14:paraId="7D76E467" w14:textId="39D108B2" w:rsidR="00584D69" w:rsidRPr="00584D69" w:rsidRDefault="00567C97" w:rsidP="00584D69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584D69" w:rsidRPr="00584D69">
              <w:rPr>
                <w:rFonts w:cs="Arial"/>
                <w:color w:val="000000" w:themeColor="text1"/>
                <w:sz w:val="18"/>
              </w:rPr>
              <w:t>ED 11 09 002 000: de 'Regime anterior'</w:t>
            </w:r>
            <w:r w:rsidR="00584D69">
              <w:rPr>
                <w:rFonts w:cs="Arial"/>
                <w:color w:val="000000" w:themeColor="text1"/>
                <w:sz w:val="18"/>
              </w:rPr>
              <w:t xml:space="preserve"> </w:t>
            </w:r>
            <w:r w:rsidR="00584D69" w:rsidRPr="00584D69">
              <w:rPr>
                <w:rFonts w:cs="Arial"/>
                <w:color w:val="000000" w:themeColor="text1"/>
                <w:sz w:val="18"/>
              </w:rPr>
              <w:t>para 'Regime precedente'.</w:t>
            </w:r>
          </w:p>
          <w:p w14:paraId="552544D1" w14:textId="15F8915E" w:rsidR="00584D69" w:rsidRPr="00584D69" w:rsidRDefault="00567C97" w:rsidP="00584D69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584D69" w:rsidRPr="00584D69">
              <w:rPr>
                <w:rFonts w:cs="Arial"/>
                <w:color w:val="000000" w:themeColor="text1"/>
                <w:sz w:val="18"/>
              </w:rPr>
              <w:t>ED 12 05 001 000: de 'Número de Referência' para 'Número de referência'.</w:t>
            </w:r>
          </w:p>
          <w:p w14:paraId="11CDFA71" w14:textId="6C1D741F" w:rsidR="00584D69" w:rsidRPr="00584D69" w:rsidRDefault="00567C97" w:rsidP="4F118C42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4F118C42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584D69" w:rsidRPr="4F118C42">
              <w:rPr>
                <w:rFonts w:cs="Arial"/>
                <w:color w:val="000000" w:themeColor="text1"/>
                <w:sz w:val="18"/>
                <w:szCs w:val="18"/>
              </w:rPr>
              <w:t>ED 4/5 e 4/9: de 'Tipo de Localização' para 'Tipo de localização'.</w:t>
            </w:r>
          </w:p>
          <w:p w14:paraId="260D85D6" w14:textId="64D74298" w:rsidR="00584D69" w:rsidRPr="00584D69" w:rsidRDefault="00567C97" w:rsidP="00584D69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584D69" w:rsidRPr="00584D69">
              <w:rPr>
                <w:rFonts w:cs="Arial"/>
                <w:color w:val="000000" w:themeColor="text1"/>
                <w:sz w:val="18"/>
              </w:rPr>
              <w:t>ED 12 01 000 000: de 'Documentos Precedentes' para 'Documentos precedentes'.</w:t>
            </w:r>
          </w:p>
          <w:p w14:paraId="6FD432D7" w14:textId="575946CF" w:rsidR="00584D69" w:rsidRPr="00584D69" w:rsidRDefault="00567C97" w:rsidP="00584D69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584D69" w:rsidRPr="00584D69">
              <w:rPr>
                <w:rFonts w:cs="Arial"/>
                <w:color w:val="000000" w:themeColor="text1"/>
                <w:sz w:val="18"/>
              </w:rPr>
              <w:t>ED 12 03 000 000: de 'Documentos de Suporte' para 'Documentos de suporte'.</w:t>
            </w:r>
          </w:p>
          <w:p w14:paraId="3AAF429D" w14:textId="05B60AC7" w:rsidR="00584D69" w:rsidRPr="00584D69" w:rsidRDefault="00567C97" w:rsidP="00584D69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584D69" w:rsidRPr="00584D69">
              <w:rPr>
                <w:rFonts w:cs="Arial"/>
                <w:color w:val="000000" w:themeColor="text1"/>
                <w:sz w:val="18"/>
              </w:rPr>
              <w:t>ED 12 05 000 000: de 'Documento de Transporte' para 'Documento de transporte'.</w:t>
            </w:r>
          </w:p>
          <w:p w14:paraId="709B5913" w14:textId="7A7C649A" w:rsidR="00584D69" w:rsidRPr="00584D69" w:rsidRDefault="00567C97" w:rsidP="00584D69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584D69" w:rsidRPr="00584D69">
              <w:rPr>
                <w:rFonts w:cs="Arial"/>
                <w:color w:val="000000" w:themeColor="text1"/>
                <w:sz w:val="18"/>
              </w:rPr>
              <w:t>ED 13 14 000 000: para 'Outros intervenientes na cadeia logística'.</w:t>
            </w:r>
          </w:p>
          <w:p w14:paraId="12B51827" w14:textId="56995632" w:rsidR="00584D69" w:rsidRPr="00584D69" w:rsidRDefault="00567C97" w:rsidP="00584D69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584D69" w:rsidRPr="00584D69">
              <w:rPr>
                <w:rFonts w:cs="Arial"/>
                <w:color w:val="000000" w:themeColor="text1"/>
                <w:sz w:val="18"/>
              </w:rPr>
              <w:t>'Pedidos Anexos' para 'Pedidos e Decisões'.</w:t>
            </w:r>
          </w:p>
          <w:p w14:paraId="486C5986" w14:textId="7C0A3B22" w:rsidR="00584D69" w:rsidRPr="00584D69" w:rsidRDefault="00567C97" w:rsidP="00584D69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584D69" w:rsidRPr="00584D69">
              <w:rPr>
                <w:rFonts w:cs="Arial"/>
                <w:color w:val="000000" w:themeColor="text1"/>
                <w:sz w:val="18"/>
              </w:rPr>
              <w:t>'Medidas das Mercadorias' para 'Medidas das mercadorias'.</w:t>
            </w:r>
          </w:p>
          <w:p w14:paraId="7FB33CD9" w14:textId="56906DF7" w:rsidR="00584D69" w:rsidRPr="00584D69" w:rsidRDefault="00567C97" w:rsidP="00584D69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584D69" w:rsidRPr="00584D69">
              <w:rPr>
                <w:rFonts w:cs="Arial"/>
                <w:color w:val="000000" w:themeColor="text1"/>
                <w:sz w:val="18"/>
              </w:rPr>
              <w:t>'Linha da Fatura' para 'Linha da fatura'.</w:t>
            </w:r>
          </w:p>
          <w:p w14:paraId="1A324280" w14:textId="029FC790" w:rsidR="00584D69" w:rsidRPr="00584D69" w:rsidRDefault="00567C97" w:rsidP="4F118C42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4F118C42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584D69" w:rsidRPr="4F118C42">
              <w:rPr>
                <w:rFonts w:cs="Arial"/>
                <w:color w:val="000000" w:themeColor="text1"/>
                <w:sz w:val="18"/>
                <w:szCs w:val="18"/>
              </w:rPr>
              <w:t>'Moeda de Câmbio' para 'Moeda de câmbio'.</w:t>
            </w:r>
          </w:p>
          <w:p w14:paraId="152DF11C" w14:textId="23739E12" w:rsidR="00584D69" w:rsidRPr="00584D69" w:rsidRDefault="00567C97" w:rsidP="4F118C42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4F118C42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584D69" w:rsidRPr="4F118C42">
              <w:rPr>
                <w:rFonts w:cs="Arial"/>
                <w:color w:val="000000" w:themeColor="text1"/>
                <w:sz w:val="18"/>
                <w:szCs w:val="18"/>
              </w:rPr>
              <w:t>'Valor Aduaneiro' para 'Valor aduaneiro'.</w:t>
            </w:r>
          </w:p>
          <w:p w14:paraId="1E877306" w14:textId="289BBB5B" w:rsidR="00584D69" w:rsidRPr="00584D69" w:rsidRDefault="00567C97" w:rsidP="00584D69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584D69" w:rsidRPr="00584D69">
              <w:rPr>
                <w:rFonts w:cs="Arial"/>
                <w:color w:val="000000" w:themeColor="text1"/>
                <w:sz w:val="18"/>
              </w:rPr>
              <w:t>'Estância Aduaneira'' para 'Estância aduaneira'</w:t>
            </w:r>
            <w:r w:rsidR="00584D69">
              <w:rPr>
                <w:rFonts w:cs="Arial"/>
                <w:color w:val="000000" w:themeColor="text1"/>
                <w:sz w:val="18"/>
              </w:rPr>
              <w:t>.</w:t>
            </w:r>
          </w:p>
          <w:p w14:paraId="4D547B54" w14:textId="56CFA5F3" w:rsidR="00584D69" w:rsidRPr="00584D69" w:rsidRDefault="00567C97" w:rsidP="00584D69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584D69" w:rsidRPr="00584D69">
              <w:rPr>
                <w:rFonts w:cs="Arial"/>
                <w:color w:val="000000" w:themeColor="text1"/>
                <w:sz w:val="18"/>
              </w:rPr>
              <w:t>'Número da Porta' para 'Número da porta'.</w:t>
            </w:r>
          </w:p>
          <w:p w14:paraId="3D0C30AA" w14:textId="07A509ED" w:rsidR="00584D69" w:rsidRPr="00584D69" w:rsidRDefault="00567C97" w:rsidP="00584D69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584D69" w:rsidRPr="00584D69">
              <w:rPr>
                <w:rFonts w:cs="Arial"/>
                <w:color w:val="000000" w:themeColor="text1"/>
                <w:sz w:val="18"/>
              </w:rPr>
              <w:t>ED 5/7 - Produtos transformados/Identificação das mercadorias a exportar temporariamente</w:t>
            </w:r>
            <w:r w:rsidR="00584D69">
              <w:rPr>
                <w:rFonts w:cs="Arial"/>
                <w:color w:val="000000" w:themeColor="text1"/>
                <w:sz w:val="18"/>
              </w:rPr>
              <w:t>.</w:t>
            </w:r>
          </w:p>
          <w:p w14:paraId="17B3B9DC" w14:textId="109FB69D" w:rsidR="00584D69" w:rsidRPr="00584D69" w:rsidRDefault="00567C97" w:rsidP="00584D69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584D69" w:rsidRPr="00584D69">
              <w:rPr>
                <w:rFonts w:cs="Arial"/>
                <w:color w:val="000000" w:themeColor="text1"/>
                <w:sz w:val="18"/>
              </w:rPr>
              <w:t>'Indicador de prorrogação automática do prazo'.</w:t>
            </w:r>
          </w:p>
          <w:p w14:paraId="64EDE710" w14:textId="77777777" w:rsidR="00584D69" w:rsidRPr="00584D69" w:rsidRDefault="00584D69" w:rsidP="00584D69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  <w:p w14:paraId="15C64F38" w14:textId="77777777" w:rsidR="00584D69" w:rsidRPr="00584D69" w:rsidRDefault="00584D69" w:rsidP="00584D69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584D69">
              <w:rPr>
                <w:rFonts w:cs="Arial"/>
                <w:color w:val="000000" w:themeColor="text1"/>
                <w:sz w:val="18"/>
              </w:rPr>
              <w:t>Obrigatoriedade (OCF) alterada:</w:t>
            </w:r>
          </w:p>
          <w:p w14:paraId="73D9DB3A" w14:textId="7FDDD311" w:rsidR="00584D69" w:rsidRPr="00584D69" w:rsidRDefault="00715919" w:rsidP="00584D69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584D69" w:rsidRPr="00584D69">
              <w:rPr>
                <w:rFonts w:cs="Arial"/>
                <w:color w:val="000000" w:themeColor="text1"/>
                <w:sz w:val="18"/>
              </w:rPr>
              <w:t>ED 12 03 010 000 - Designação da entidade emissora: de F para C.</w:t>
            </w:r>
          </w:p>
          <w:p w14:paraId="07BC2FA4" w14:textId="3BA2BCF1" w:rsidR="00584D69" w:rsidRPr="00584D69" w:rsidRDefault="00715919" w:rsidP="00584D69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584D69" w:rsidRPr="00584D69">
              <w:rPr>
                <w:rFonts w:cs="Arial"/>
                <w:color w:val="000000" w:themeColor="text1"/>
                <w:sz w:val="18"/>
              </w:rPr>
              <w:t>ED 18 09 057 000 - Código NC: de C para O.</w:t>
            </w:r>
          </w:p>
          <w:p w14:paraId="597C6BE3" w14:textId="05933AE2" w:rsidR="00584D69" w:rsidRPr="00584D69" w:rsidRDefault="00715919" w:rsidP="00584D69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584D69" w:rsidRPr="00584D69">
              <w:rPr>
                <w:rFonts w:cs="Arial"/>
                <w:color w:val="000000" w:themeColor="text1"/>
                <w:sz w:val="18"/>
              </w:rPr>
              <w:t xml:space="preserve">ED 5/7 - Produtos transformados/Identificação das mercadoras a exportar temporariamente: de O para C. </w:t>
            </w:r>
          </w:p>
          <w:p w14:paraId="1543BDFB" w14:textId="424EC0D5" w:rsidR="00584D69" w:rsidRPr="00584D69" w:rsidRDefault="00715919" w:rsidP="00584D69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584D69" w:rsidRPr="00584D69">
              <w:rPr>
                <w:rFonts w:cs="Arial"/>
                <w:color w:val="000000" w:themeColor="text1"/>
                <w:sz w:val="18"/>
              </w:rPr>
              <w:t xml:space="preserve">ED 5/7 - 'Código das mercadorias' e 'Designação das mercadorias' passou </w:t>
            </w:r>
            <w:r w:rsidR="00FE3260">
              <w:rPr>
                <w:rFonts w:cs="Arial"/>
                <w:color w:val="000000" w:themeColor="text1"/>
                <w:sz w:val="18"/>
              </w:rPr>
              <w:t xml:space="preserve">a </w:t>
            </w:r>
            <w:r w:rsidR="00584D69" w:rsidRPr="00584D69">
              <w:rPr>
                <w:rFonts w:cs="Arial"/>
                <w:color w:val="000000" w:themeColor="text1"/>
                <w:sz w:val="18"/>
              </w:rPr>
              <w:t>'O'.</w:t>
            </w:r>
          </w:p>
          <w:p w14:paraId="62DC09D8" w14:textId="1A23B0E6" w:rsidR="00584D69" w:rsidRPr="00584D69" w:rsidRDefault="00715919" w:rsidP="4F118C42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4F118C42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584D69" w:rsidRPr="4F118C42">
              <w:rPr>
                <w:rFonts w:cs="Arial"/>
                <w:color w:val="000000" w:themeColor="text1"/>
                <w:sz w:val="18"/>
                <w:szCs w:val="18"/>
              </w:rPr>
              <w:t>ED 16 03 000 000 - País de destino: passou a C.</w:t>
            </w:r>
          </w:p>
          <w:p w14:paraId="2E727E22" w14:textId="77777777" w:rsidR="00584D69" w:rsidRPr="00584D69" w:rsidRDefault="00584D69" w:rsidP="00584D69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  <w:p w14:paraId="795DAFF2" w14:textId="77777777" w:rsidR="00584D69" w:rsidRPr="00584D69" w:rsidRDefault="00584D69" w:rsidP="00584D69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584D69">
              <w:rPr>
                <w:rFonts w:cs="Arial"/>
                <w:color w:val="000000" w:themeColor="text1"/>
                <w:sz w:val="18"/>
              </w:rPr>
              <w:t>Alteração no TIPO:</w:t>
            </w:r>
          </w:p>
          <w:p w14:paraId="1A33CFB3" w14:textId="4E5F7D9A" w:rsidR="00584D69" w:rsidRPr="00584D69" w:rsidRDefault="00715919" w:rsidP="4F118C42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4F118C42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584D69" w:rsidRPr="4F118C42">
              <w:rPr>
                <w:rFonts w:cs="Arial"/>
                <w:color w:val="000000" w:themeColor="text1"/>
                <w:sz w:val="18"/>
                <w:szCs w:val="18"/>
              </w:rPr>
              <w:t>ED 3/8: O Código postal passou de an..9 para an..17.</w:t>
            </w:r>
          </w:p>
          <w:p w14:paraId="50B3D85F" w14:textId="2F8C752B" w:rsidR="00584D69" w:rsidRPr="00584D69" w:rsidRDefault="00715919" w:rsidP="00584D69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182A37">
              <w:rPr>
                <w:rFonts w:cs="Arial"/>
                <w:color w:val="000000" w:themeColor="text1"/>
                <w:sz w:val="18"/>
              </w:rPr>
              <w:t xml:space="preserve">ED </w:t>
            </w:r>
            <w:r w:rsidR="00584D69" w:rsidRPr="00584D69">
              <w:rPr>
                <w:rFonts w:cs="Arial"/>
                <w:color w:val="000000" w:themeColor="text1"/>
                <w:sz w:val="18"/>
              </w:rPr>
              <w:t>14 03 040 041 - Taxa da imposição:</w:t>
            </w:r>
            <w:r w:rsidR="00083546">
              <w:rPr>
                <w:rFonts w:cs="Arial"/>
                <w:color w:val="000000" w:themeColor="text1"/>
                <w:sz w:val="18"/>
              </w:rPr>
              <w:t xml:space="preserve"> passou a </w:t>
            </w:r>
            <w:r w:rsidR="00584D69" w:rsidRPr="00584D69">
              <w:rPr>
                <w:rFonts w:cs="Arial"/>
                <w:color w:val="000000" w:themeColor="text1"/>
                <w:sz w:val="18"/>
              </w:rPr>
              <w:t>n..17,3.</w:t>
            </w:r>
          </w:p>
          <w:p w14:paraId="1E80A641" w14:textId="77777777" w:rsidR="00584D69" w:rsidRPr="00584D69" w:rsidRDefault="00584D69" w:rsidP="00584D69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  <w:p w14:paraId="4876DB1D" w14:textId="77777777" w:rsidR="00584D69" w:rsidRPr="00584D69" w:rsidRDefault="00584D69" w:rsidP="00584D69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584D69">
              <w:rPr>
                <w:rFonts w:cs="Arial"/>
                <w:color w:val="000000" w:themeColor="text1"/>
                <w:sz w:val="18"/>
              </w:rPr>
              <w:lastRenderedPageBreak/>
              <w:t>OBSERVAÇÕES alteradas:</w:t>
            </w:r>
          </w:p>
          <w:p w14:paraId="12C0B6AA" w14:textId="361F8C9B" w:rsidR="00584D69" w:rsidRPr="00584D69" w:rsidRDefault="00182A37" w:rsidP="4F118C42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4F118C42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584D69" w:rsidRPr="4F118C42">
              <w:rPr>
                <w:rFonts w:cs="Arial"/>
                <w:color w:val="000000" w:themeColor="text1"/>
                <w:sz w:val="18"/>
                <w:szCs w:val="18"/>
              </w:rPr>
              <w:t xml:space="preserve">ED 16 15 046 000: Adicionado código V como código possível de ser utilizado nacionalmente. </w:t>
            </w:r>
          </w:p>
          <w:p w14:paraId="062C440B" w14:textId="4C719BF3" w:rsidR="00584D69" w:rsidRPr="00584D69" w:rsidRDefault="00182A37" w:rsidP="00584D69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ED </w:t>
            </w:r>
            <w:r w:rsidR="00584D69" w:rsidRPr="00584D69">
              <w:rPr>
                <w:rFonts w:cs="Arial"/>
                <w:color w:val="000000" w:themeColor="text1"/>
                <w:sz w:val="18"/>
              </w:rPr>
              <w:t>13 20 000 000 - Pessoa que presta uma garantia, passou a ter 'Não preencher'</w:t>
            </w:r>
            <w:r w:rsidR="00584D69">
              <w:rPr>
                <w:rFonts w:cs="Arial"/>
                <w:color w:val="000000" w:themeColor="text1"/>
                <w:sz w:val="18"/>
              </w:rPr>
              <w:t>.</w:t>
            </w:r>
          </w:p>
          <w:p w14:paraId="6B3B1AE2" w14:textId="0B61E4BF" w:rsidR="00584D69" w:rsidRPr="00584D69" w:rsidRDefault="00182A37" w:rsidP="00584D69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ED </w:t>
            </w:r>
            <w:r w:rsidR="00584D69" w:rsidRPr="00584D69">
              <w:rPr>
                <w:rFonts w:cs="Arial"/>
                <w:color w:val="000000" w:themeColor="text1"/>
                <w:sz w:val="18"/>
              </w:rPr>
              <w:t>13 20 017 000 - Número de identificação, deixou de ter texto.</w:t>
            </w:r>
          </w:p>
          <w:p w14:paraId="5583357B" w14:textId="77777777" w:rsidR="00584D69" w:rsidRPr="00584D69" w:rsidRDefault="00584D69" w:rsidP="00584D69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  <w:p w14:paraId="25A78062" w14:textId="77777777" w:rsidR="00584D69" w:rsidRPr="00584D69" w:rsidRDefault="00584D69" w:rsidP="00584D69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584D69">
              <w:rPr>
                <w:rFonts w:cs="Arial"/>
                <w:color w:val="000000" w:themeColor="text1"/>
                <w:sz w:val="18"/>
              </w:rPr>
              <w:t>TAGS XML alterada:</w:t>
            </w:r>
          </w:p>
          <w:p w14:paraId="25F4FB22" w14:textId="523E09E7" w:rsidR="00584D69" w:rsidRPr="00584D69" w:rsidRDefault="00892919" w:rsidP="4F118C42">
            <w:pPr>
              <w:spacing w:after="0"/>
              <w:rPr>
                <w:rFonts w:eastAsia="Arial" w:cs="Arial"/>
                <w:sz w:val="18"/>
                <w:szCs w:val="18"/>
              </w:rPr>
            </w:pPr>
            <w:r w:rsidRPr="4F118C42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4B18EA8" w:rsidRPr="4F118C42">
              <w:rPr>
                <w:rFonts w:eastAsia="Arial" w:cs="Arial"/>
                <w:color w:val="000000" w:themeColor="text1"/>
                <w:sz w:val="18"/>
                <w:szCs w:val="18"/>
              </w:rPr>
              <w:t xml:space="preserve">ED Remessa: passou a </w:t>
            </w:r>
            <w:proofErr w:type="spellStart"/>
            <w:r w:rsidR="04B18EA8" w:rsidRPr="4F118C42">
              <w:rPr>
                <w:rFonts w:eastAsia="Arial" w:cs="Arial"/>
                <w:color w:val="000000" w:themeColor="text1"/>
                <w:sz w:val="18"/>
                <w:szCs w:val="18"/>
              </w:rPr>
              <w:t>consignment</w:t>
            </w:r>
            <w:proofErr w:type="spellEnd"/>
            <w:r w:rsidR="04B18EA8" w:rsidRPr="4F118C42">
              <w:rPr>
                <w:rFonts w:eastAsia="Arial" w:cs="Arial"/>
                <w:color w:val="000000" w:themeColor="text1"/>
                <w:sz w:val="18"/>
                <w:szCs w:val="18"/>
              </w:rPr>
              <w:t>.</w:t>
            </w:r>
          </w:p>
          <w:p w14:paraId="3541E1D8" w14:textId="77777777" w:rsidR="00CE079E" w:rsidRPr="004176AD" w:rsidRDefault="00CE079E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</w:tc>
      </w:tr>
      <w:tr w:rsidR="00CE079E" w:rsidRPr="004176AD" w14:paraId="0C9B4901" w14:textId="77777777" w:rsidTr="007710E9">
        <w:trPr>
          <w:trHeight w:val="231"/>
        </w:trPr>
        <w:tc>
          <w:tcPr>
            <w:tcW w:w="167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8A53D" w14:textId="6640B5F2" w:rsidR="00CE079E" w:rsidRPr="00D36CF9" w:rsidRDefault="00F97D6D" w:rsidP="00CD2421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 w:rsidRPr="00D36CF9">
              <w:rPr>
                <w:rFonts w:cs="Arial"/>
                <w:bCs/>
                <w:color w:val="000000" w:themeColor="text1"/>
                <w:sz w:val="18"/>
                <w:szCs w:val="16"/>
              </w:rPr>
              <w:lastRenderedPageBreak/>
              <w:t>1.2</w:t>
            </w:r>
          </w:p>
        </w:tc>
        <w:tc>
          <w:tcPr>
            <w:tcW w:w="1333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7B767" w14:textId="3E0588DF" w:rsidR="00CE079E" w:rsidRPr="00D36CF9" w:rsidRDefault="00D36CF9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D36CF9">
              <w:rPr>
                <w:rFonts w:cs="Arial"/>
                <w:color w:val="000000" w:themeColor="text1"/>
                <w:sz w:val="18"/>
              </w:rPr>
              <w:t>01.12.2023</w:t>
            </w:r>
          </w:p>
        </w:tc>
        <w:tc>
          <w:tcPr>
            <w:tcW w:w="6210" w:type="dxa"/>
            <w:gridSpan w:val="2"/>
            <w:tcBorders>
              <w:left w:val="nil"/>
              <w:right w:val="nil"/>
            </w:tcBorders>
            <w:vAlign w:val="center"/>
          </w:tcPr>
          <w:p w14:paraId="02EAB97B" w14:textId="7BAEDDBD" w:rsidR="00C759E6" w:rsidRPr="00EC1CE4" w:rsidRDefault="00C759E6" w:rsidP="00C759E6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EC1CE4">
              <w:rPr>
                <w:rFonts w:cs="Arial"/>
                <w:color w:val="000000" w:themeColor="text1"/>
                <w:sz w:val="18"/>
              </w:rPr>
              <w:t>TAGS XML alterada:</w:t>
            </w:r>
          </w:p>
          <w:p w14:paraId="01DA50DF" w14:textId="77777777" w:rsidR="00C759E6" w:rsidRDefault="00C759E6" w:rsidP="00C759E6">
            <w:pPr>
              <w:spacing w:after="0"/>
              <w:rPr>
                <w:rFonts w:eastAsia="Arial" w:cs="Arial"/>
                <w:color w:val="000000" w:themeColor="text1"/>
                <w:sz w:val="18"/>
                <w:szCs w:val="18"/>
              </w:rPr>
            </w:pPr>
            <w:r w:rsidRPr="1BB77E1D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Pr="1BB77E1D">
              <w:rPr>
                <w:rFonts w:eastAsia="Arial" w:cs="Arial"/>
                <w:color w:val="000000" w:themeColor="text1"/>
                <w:sz w:val="18"/>
                <w:szCs w:val="18"/>
              </w:rPr>
              <w:t xml:space="preserve">ED </w:t>
            </w:r>
            <w:r w:rsidRPr="00F81E5C">
              <w:rPr>
                <w:rFonts w:eastAsia="Arial" w:cs="Arial"/>
                <w:color w:val="000000" w:themeColor="text1"/>
                <w:sz w:val="18"/>
                <w:szCs w:val="18"/>
              </w:rPr>
              <w:t>13 14 000 000 (Outros intervenientes na cadeia logística)</w:t>
            </w:r>
            <w:r w:rsidRPr="1BB77E1D">
              <w:rPr>
                <w:rFonts w:eastAsia="Arial" w:cs="Arial"/>
                <w:color w:val="000000" w:themeColor="text1"/>
                <w:sz w:val="18"/>
                <w:szCs w:val="18"/>
              </w:rPr>
              <w:t>: passou a</w:t>
            </w:r>
            <w:r>
              <w:rPr>
                <w:rFonts w:eastAsia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F81E5C">
              <w:rPr>
                <w:rFonts w:eastAsia="Arial" w:cs="Arial"/>
                <w:color w:val="000000" w:themeColor="text1"/>
                <w:sz w:val="18"/>
                <w:szCs w:val="18"/>
              </w:rPr>
              <w:t>AdditionalSupplyChainActor</w:t>
            </w:r>
            <w:proofErr w:type="spellEnd"/>
          </w:p>
          <w:p w14:paraId="2F5D1C6F" w14:textId="77777777" w:rsidR="00C759E6" w:rsidRDefault="00C759E6" w:rsidP="00C759E6">
            <w:pPr>
              <w:spacing w:after="0"/>
              <w:rPr>
                <w:rFonts w:eastAsia="Arial" w:cs="Arial"/>
                <w:color w:val="000000" w:themeColor="text1"/>
                <w:sz w:val="18"/>
                <w:szCs w:val="18"/>
              </w:rPr>
            </w:pPr>
          </w:p>
          <w:p w14:paraId="22189940" w14:textId="77777777" w:rsidR="00C759E6" w:rsidRPr="00EC1CE4" w:rsidRDefault="00C759E6" w:rsidP="00C759E6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EC1CE4">
              <w:rPr>
                <w:rFonts w:cs="Arial"/>
                <w:color w:val="000000" w:themeColor="text1"/>
                <w:sz w:val="18"/>
              </w:rPr>
              <w:t>Obrigatoriedade (OCF) alterada:</w:t>
            </w:r>
          </w:p>
          <w:p w14:paraId="24BBF0A9" w14:textId="77777777" w:rsidR="00C759E6" w:rsidRDefault="00C759E6" w:rsidP="00C759E6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 - </w:t>
            </w:r>
            <w:r w:rsidRPr="00B7029A">
              <w:rPr>
                <w:rFonts w:cs="Arial"/>
                <w:color w:val="000000" w:themeColor="text1"/>
                <w:sz w:val="18"/>
              </w:rPr>
              <w:t>ED 99 03 000 000 - Referência da garantia, passou de O para C.</w:t>
            </w:r>
          </w:p>
          <w:p w14:paraId="590C5703" w14:textId="77777777" w:rsidR="00C759E6" w:rsidRDefault="00C759E6" w:rsidP="00C759E6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 </w:t>
            </w:r>
            <w:r w:rsidRPr="00613886">
              <w:rPr>
                <w:rFonts w:cs="Arial"/>
                <w:color w:val="000000" w:themeColor="text1"/>
                <w:sz w:val="18"/>
              </w:rPr>
              <w:t>- ED 5/8 passou de O para C.</w:t>
            </w:r>
          </w:p>
          <w:p w14:paraId="49730334" w14:textId="77777777" w:rsidR="00C759E6" w:rsidRDefault="00C759E6" w:rsidP="00C759E6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 </w:t>
            </w:r>
            <w:r w:rsidRPr="00930408">
              <w:rPr>
                <w:rFonts w:cs="Arial"/>
                <w:color w:val="000000" w:themeColor="text1"/>
                <w:sz w:val="18"/>
              </w:rPr>
              <w:t xml:space="preserve">- Descrição da medida de identificação, presente no ED 5/8: </w:t>
            </w:r>
            <w:r>
              <w:rPr>
                <w:rFonts w:cs="Arial"/>
                <w:color w:val="000000" w:themeColor="text1"/>
                <w:sz w:val="18"/>
              </w:rPr>
              <w:t>p</w:t>
            </w:r>
            <w:r w:rsidRPr="00930408">
              <w:rPr>
                <w:rFonts w:cs="Arial"/>
                <w:color w:val="000000" w:themeColor="text1"/>
                <w:sz w:val="18"/>
              </w:rPr>
              <w:t xml:space="preserve">assou de O </w:t>
            </w:r>
            <w:r>
              <w:rPr>
                <w:rFonts w:cs="Arial"/>
                <w:color w:val="000000" w:themeColor="text1"/>
                <w:sz w:val="18"/>
              </w:rPr>
              <w:t xml:space="preserve">  </w:t>
            </w:r>
          </w:p>
          <w:p w14:paraId="5C4EB80F" w14:textId="77777777" w:rsidR="00C759E6" w:rsidRPr="00930408" w:rsidRDefault="00C759E6" w:rsidP="00C759E6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    </w:t>
            </w:r>
            <w:r w:rsidRPr="00930408">
              <w:rPr>
                <w:rFonts w:cs="Arial"/>
                <w:color w:val="000000" w:themeColor="text1"/>
                <w:sz w:val="18"/>
              </w:rPr>
              <w:t>para F.</w:t>
            </w:r>
          </w:p>
          <w:p w14:paraId="52F7ECF1" w14:textId="77777777" w:rsidR="00C759E6" w:rsidRDefault="00C759E6" w:rsidP="00C759E6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 </w:t>
            </w:r>
            <w:r w:rsidRPr="00930408">
              <w:rPr>
                <w:rFonts w:cs="Arial"/>
                <w:color w:val="000000" w:themeColor="text1"/>
                <w:sz w:val="18"/>
              </w:rPr>
              <w:t>- Informação adicional, presente no ED 6/2: passou de O para F.</w:t>
            </w:r>
          </w:p>
          <w:p w14:paraId="3EC9B618" w14:textId="3C14B087" w:rsidR="00B97CDC" w:rsidRDefault="00B97CDC" w:rsidP="00C759E6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 </w:t>
            </w:r>
            <w:r w:rsidRPr="00B97CDC">
              <w:rPr>
                <w:rFonts w:cs="Arial"/>
                <w:color w:val="000000" w:themeColor="text1"/>
                <w:sz w:val="18"/>
              </w:rPr>
              <w:t>- ED 8/5 Informação adicional, passou de C para F.</w:t>
            </w:r>
          </w:p>
          <w:p w14:paraId="0E6538B4" w14:textId="3FE6159B" w:rsidR="00B60C40" w:rsidRPr="00613886" w:rsidRDefault="00B60C40" w:rsidP="00C759E6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 - </w:t>
            </w:r>
            <w:r w:rsidRPr="00B60C40">
              <w:rPr>
                <w:rFonts w:cs="Arial"/>
                <w:color w:val="000000" w:themeColor="text1"/>
                <w:sz w:val="18"/>
              </w:rPr>
              <w:t>4/17 - Texto livre - passou de O para F.</w:t>
            </w:r>
          </w:p>
          <w:p w14:paraId="0C49BD0F" w14:textId="77777777" w:rsidR="00C759E6" w:rsidRPr="00613886" w:rsidRDefault="00C759E6" w:rsidP="00C759E6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  <w:p w14:paraId="03E6A452" w14:textId="77777777" w:rsidR="00C759E6" w:rsidRDefault="00C759E6" w:rsidP="00C759E6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 </w:t>
            </w:r>
            <w:r w:rsidRPr="00613886">
              <w:rPr>
                <w:rFonts w:cs="Arial"/>
                <w:color w:val="000000" w:themeColor="text1"/>
                <w:sz w:val="18"/>
              </w:rPr>
              <w:t xml:space="preserve">- Alteração à estrutura da mensagem relativo à ordenação dos </w:t>
            </w:r>
            <w:proofErr w:type="spellStart"/>
            <w:r w:rsidRPr="00613886">
              <w:rPr>
                <w:rFonts w:cs="Arial"/>
                <w:color w:val="000000" w:themeColor="text1"/>
                <w:sz w:val="18"/>
              </w:rPr>
              <w:t>ED's</w:t>
            </w:r>
            <w:proofErr w:type="spellEnd"/>
            <w:r w:rsidRPr="00613886">
              <w:rPr>
                <w:rFonts w:cs="Arial"/>
                <w:color w:val="000000" w:themeColor="text1"/>
                <w:sz w:val="18"/>
              </w:rPr>
              <w:t xml:space="preserve"> 5/5, 5/7, </w:t>
            </w:r>
            <w:r>
              <w:rPr>
                <w:rFonts w:cs="Arial"/>
                <w:color w:val="000000" w:themeColor="text1"/>
                <w:sz w:val="18"/>
              </w:rPr>
              <w:t xml:space="preserve">   </w:t>
            </w:r>
          </w:p>
          <w:p w14:paraId="423A9649" w14:textId="77777777" w:rsidR="00C759E6" w:rsidRPr="00613886" w:rsidRDefault="00C759E6" w:rsidP="00C759E6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   </w:t>
            </w:r>
            <w:r w:rsidRPr="00613886">
              <w:rPr>
                <w:rFonts w:cs="Arial"/>
                <w:color w:val="000000" w:themeColor="text1"/>
                <w:sz w:val="18"/>
              </w:rPr>
              <w:t>5/8 dos Pedidos e Decisões.</w:t>
            </w:r>
          </w:p>
          <w:p w14:paraId="5503C4A1" w14:textId="7709EC84" w:rsidR="005D6AC0" w:rsidRPr="004176AD" w:rsidRDefault="00C759E6" w:rsidP="007710E9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 </w:t>
            </w:r>
          </w:p>
        </w:tc>
      </w:tr>
      <w:tr w:rsidR="007710E9" w:rsidRPr="004176AD" w14:paraId="5A34CC73" w14:textId="77777777" w:rsidTr="00311C3D">
        <w:trPr>
          <w:trHeight w:val="231"/>
        </w:trPr>
        <w:tc>
          <w:tcPr>
            <w:tcW w:w="167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AFB00" w14:textId="53281AF9" w:rsidR="007710E9" w:rsidRPr="0083668E" w:rsidRDefault="007710E9" w:rsidP="00CD2421">
            <w:pPr>
              <w:spacing w:after="0"/>
              <w:rPr>
                <w:rFonts w:cs="Arial"/>
                <w:bCs/>
                <w:color w:val="000000" w:themeColor="text1"/>
                <w:sz w:val="18"/>
                <w:szCs w:val="16"/>
              </w:rPr>
            </w:pPr>
            <w:r w:rsidRPr="0083668E">
              <w:rPr>
                <w:rFonts w:cs="Arial"/>
                <w:bCs/>
                <w:color w:val="000000" w:themeColor="text1"/>
                <w:sz w:val="18"/>
                <w:szCs w:val="16"/>
              </w:rPr>
              <w:t>1.3</w:t>
            </w:r>
          </w:p>
        </w:tc>
        <w:tc>
          <w:tcPr>
            <w:tcW w:w="1333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C0D1D" w14:textId="0B1BB8C2" w:rsidR="007710E9" w:rsidRPr="0083668E" w:rsidRDefault="0083668E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83668E">
              <w:rPr>
                <w:rFonts w:cs="Arial"/>
                <w:color w:val="000000" w:themeColor="text1"/>
                <w:sz w:val="18"/>
              </w:rPr>
              <w:t>01.09.2024</w:t>
            </w:r>
          </w:p>
        </w:tc>
        <w:tc>
          <w:tcPr>
            <w:tcW w:w="6210" w:type="dxa"/>
            <w:gridSpan w:val="2"/>
            <w:tcBorders>
              <w:left w:val="nil"/>
              <w:right w:val="nil"/>
            </w:tcBorders>
            <w:vAlign w:val="center"/>
          </w:tcPr>
          <w:p w14:paraId="0F7C5534" w14:textId="77777777" w:rsidR="00102C66" w:rsidRPr="00102C66" w:rsidRDefault="00102C66" w:rsidP="00102C66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102C66">
              <w:rPr>
                <w:rFonts w:cs="Arial"/>
                <w:color w:val="000000" w:themeColor="text1"/>
                <w:sz w:val="18"/>
              </w:rPr>
              <w:t xml:space="preserve">Alteração do TIPO: </w:t>
            </w:r>
          </w:p>
          <w:p w14:paraId="10EFCA69" w14:textId="48534209" w:rsidR="007710E9" w:rsidRPr="00EC1CE4" w:rsidRDefault="00102C66" w:rsidP="00102C66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Pr="00102C66">
              <w:rPr>
                <w:rFonts w:cs="Arial"/>
                <w:color w:val="000000" w:themeColor="text1"/>
                <w:sz w:val="18"/>
              </w:rPr>
              <w:t xml:space="preserve">ED 12 02 008 000 - Código (Informação adicional), passou de </w:t>
            </w:r>
            <w:proofErr w:type="gramStart"/>
            <w:r w:rsidRPr="00102C66">
              <w:rPr>
                <w:rFonts w:cs="Arial"/>
                <w:color w:val="000000" w:themeColor="text1"/>
                <w:sz w:val="18"/>
              </w:rPr>
              <w:t>na..</w:t>
            </w:r>
            <w:proofErr w:type="gramEnd"/>
            <w:r w:rsidRPr="00102C66">
              <w:rPr>
                <w:rFonts w:cs="Arial"/>
                <w:color w:val="000000" w:themeColor="text1"/>
                <w:sz w:val="18"/>
              </w:rPr>
              <w:t>5</w:t>
            </w:r>
            <w:r w:rsidR="0083668E">
              <w:rPr>
                <w:rFonts w:cs="Arial"/>
                <w:color w:val="000000" w:themeColor="text1"/>
                <w:sz w:val="18"/>
              </w:rPr>
              <w:t xml:space="preserve"> </w:t>
            </w:r>
            <w:r w:rsidRPr="00102C66">
              <w:rPr>
                <w:rFonts w:cs="Arial"/>
                <w:color w:val="000000" w:themeColor="text1"/>
                <w:sz w:val="18"/>
              </w:rPr>
              <w:t>para an5.</w:t>
            </w:r>
          </w:p>
        </w:tc>
      </w:tr>
      <w:tr w:rsidR="00311C3D" w:rsidRPr="004176AD" w14:paraId="1F263CDF" w14:textId="77777777" w:rsidTr="00E06E26">
        <w:trPr>
          <w:trHeight w:val="231"/>
        </w:trPr>
        <w:tc>
          <w:tcPr>
            <w:tcW w:w="167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116BD" w14:textId="5940D3BC" w:rsidR="00311C3D" w:rsidRPr="0083668E" w:rsidRDefault="00311C3D" w:rsidP="00CD2421">
            <w:pPr>
              <w:spacing w:after="0"/>
              <w:rPr>
                <w:rFonts w:cs="Arial"/>
                <w:bCs/>
                <w:color w:val="000000" w:themeColor="text1"/>
                <w:sz w:val="18"/>
                <w:szCs w:val="16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6"/>
              </w:rPr>
              <w:t>1.4</w:t>
            </w:r>
          </w:p>
        </w:tc>
        <w:tc>
          <w:tcPr>
            <w:tcW w:w="1333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21E83" w14:textId="31BCD740" w:rsidR="00311C3D" w:rsidRPr="0083668E" w:rsidRDefault="00CC79F5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22.07.2025</w:t>
            </w:r>
          </w:p>
        </w:tc>
        <w:tc>
          <w:tcPr>
            <w:tcW w:w="6210" w:type="dxa"/>
            <w:gridSpan w:val="2"/>
            <w:tcBorders>
              <w:left w:val="nil"/>
              <w:right w:val="nil"/>
            </w:tcBorders>
            <w:vAlign w:val="center"/>
          </w:tcPr>
          <w:p w14:paraId="17D48F03" w14:textId="77777777" w:rsidR="00311C3D" w:rsidRPr="00311C3D" w:rsidRDefault="00311C3D" w:rsidP="00311C3D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311C3D">
              <w:rPr>
                <w:rFonts w:cs="Arial"/>
                <w:color w:val="000000" w:themeColor="text1"/>
                <w:sz w:val="18"/>
              </w:rPr>
              <w:t>Obrigatoriedade (OCF) alterada:</w:t>
            </w:r>
          </w:p>
          <w:p w14:paraId="507F1D29" w14:textId="3FB519D6" w:rsidR="00311C3D" w:rsidRPr="00311C3D" w:rsidRDefault="00311C3D" w:rsidP="00311C3D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311C3D">
              <w:rPr>
                <w:rFonts w:cs="Arial"/>
                <w:color w:val="000000" w:themeColor="text1"/>
                <w:sz w:val="18"/>
              </w:rPr>
              <w:t>- E.D. 4/9 - Local ou locais de transformação ou de utilização, subelemento GNSS: a obrigatoriedade passou de O para C.</w:t>
            </w:r>
          </w:p>
          <w:p w14:paraId="5DE2D659" w14:textId="30BC8E68" w:rsidR="00311C3D" w:rsidRDefault="00311C3D" w:rsidP="00311C3D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311C3D">
              <w:rPr>
                <w:rFonts w:cs="Arial"/>
                <w:color w:val="000000" w:themeColor="text1"/>
                <w:sz w:val="18"/>
              </w:rPr>
              <w:t>- E.D. 4/5 - Primeiro local de utilização ou de transformação, subelemento GNSS: a obrigatoriedade passou de O para C.</w:t>
            </w:r>
          </w:p>
          <w:p w14:paraId="3041B3A2" w14:textId="77777777" w:rsidR="00B66E73" w:rsidRDefault="00B66E73" w:rsidP="00311C3D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  <w:p w14:paraId="181956DE" w14:textId="1BB1F41B" w:rsidR="00B66E73" w:rsidRPr="00102C66" w:rsidRDefault="00B66E73" w:rsidP="00311C3D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Adicionado o campo ‘Indicador H6’.</w:t>
            </w:r>
          </w:p>
        </w:tc>
      </w:tr>
      <w:tr w:rsidR="00E06E26" w:rsidRPr="004176AD" w14:paraId="2B92AA35" w14:textId="77777777" w:rsidTr="4F118C42">
        <w:trPr>
          <w:trHeight w:val="231"/>
        </w:trPr>
        <w:tc>
          <w:tcPr>
            <w:tcW w:w="167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E65AF" w14:textId="6302F8CD" w:rsidR="00E06E26" w:rsidRDefault="00E06E26" w:rsidP="00CD2421">
            <w:pPr>
              <w:spacing w:after="0"/>
              <w:rPr>
                <w:rFonts w:cs="Arial"/>
                <w:bCs/>
                <w:color w:val="000000" w:themeColor="text1"/>
                <w:sz w:val="18"/>
                <w:szCs w:val="16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6"/>
              </w:rPr>
              <w:t>1.5</w:t>
            </w:r>
          </w:p>
        </w:tc>
        <w:tc>
          <w:tcPr>
            <w:tcW w:w="1333" w:type="dxa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FBAC0" w14:textId="32C748F5" w:rsidR="00E06E26" w:rsidRPr="0083668E" w:rsidRDefault="00E06E26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25.06.2026</w:t>
            </w:r>
          </w:p>
        </w:tc>
        <w:tc>
          <w:tcPr>
            <w:tcW w:w="6210" w:type="dxa"/>
            <w:gridSpan w:val="2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5B3C18DD" w14:textId="733C6869" w:rsidR="00E06E26" w:rsidRPr="00311C3D" w:rsidRDefault="00E06E26" w:rsidP="00311C3D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F633AD">
              <w:rPr>
                <w:rFonts w:cs="Arial"/>
                <w:color w:val="000000" w:themeColor="text1"/>
                <w:sz w:val="18"/>
              </w:rPr>
              <w:t>Adicionado elemento ' Qualificador DC Unidade de medida e qualificador' sob o grupo de dados 14 03 040 000 - Base tributável, 12 01 000 000 - Documentos precedentes, 12 03 000 000 - Documentos de suporte</w:t>
            </w:r>
            <w:r>
              <w:rPr>
                <w:rFonts w:cs="Arial"/>
                <w:color w:val="000000" w:themeColor="text1"/>
                <w:sz w:val="18"/>
              </w:rPr>
              <w:t>.</w:t>
            </w:r>
          </w:p>
        </w:tc>
      </w:tr>
    </w:tbl>
    <w:p w14:paraId="3C4C7026" w14:textId="77777777" w:rsidR="00CE079E" w:rsidRPr="004176AD" w:rsidRDefault="00CE079E" w:rsidP="00CE079E">
      <w:pPr>
        <w:jc w:val="center"/>
        <w:rPr>
          <w:color w:val="000000" w:themeColor="text1"/>
        </w:rPr>
      </w:pPr>
    </w:p>
    <w:p w14:paraId="27451241" w14:textId="77777777" w:rsidR="00CE079E" w:rsidRDefault="00CE079E" w:rsidP="00CE079E">
      <w:pPr>
        <w:jc w:val="center"/>
        <w:rPr>
          <w:color w:val="000000" w:themeColor="text1"/>
        </w:rPr>
      </w:pPr>
    </w:p>
    <w:p w14:paraId="1FDA068E" w14:textId="77777777" w:rsidR="00CE079E" w:rsidRDefault="00CE079E" w:rsidP="00CE079E">
      <w:pPr>
        <w:jc w:val="center"/>
        <w:rPr>
          <w:color w:val="000000" w:themeColor="text1"/>
        </w:rPr>
      </w:pPr>
    </w:p>
    <w:p w14:paraId="422A0A13" w14:textId="77777777" w:rsidR="00CE079E" w:rsidRDefault="00CE079E" w:rsidP="00CE079E">
      <w:pPr>
        <w:jc w:val="center"/>
        <w:rPr>
          <w:color w:val="000000" w:themeColor="text1"/>
        </w:rPr>
      </w:pPr>
    </w:p>
    <w:p w14:paraId="61D14501" w14:textId="77777777" w:rsidR="00CE079E" w:rsidRDefault="00CE079E" w:rsidP="00CE079E">
      <w:pPr>
        <w:jc w:val="center"/>
        <w:rPr>
          <w:color w:val="000000" w:themeColor="text1"/>
        </w:rPr>
      </w:pPr>
    </w:p>
    <w:p w14:paraId="345129DB" w14:textId="0E42D69D" w:rsidR="00CE079E" w:rsidRDefault="00CE079E" w:rsidP="00CE079E">
      <w:pPr>
        <w:jc w:val="center"/>
        <w:rPr>
          <w:color w:val="000000" w:themeColor="text1"/>
        </w:rPr>
      </w:pPr>
    </w:p>
    <w:p w14:paraId="352FF763" w14:textId="2E02B2B8" w:rsidR="00A3105F" w:rsidRDefault="00A3105F" w:rsidP="00CE079E">
      <w:pPr>
        <w:jc w:val="center"/>
        <w:rPr>
          <w:color w:val="000000" w:themeColor="text1"/>
        </w:rPr>
      </w:pPr>
    </w:p>
    <w:p w14:paraId="388F15DC" w14:textId="5C11B8FD" w:rsidR="00A3105F" w:rsidRDefault="00A3105F" w:rsidP="00CE079E">
      <w:pPr>
        <w:jc w:val="center"/>
        <w:rPr>
          <w:color w:val="000000" w:themeColor="text1"/>
        </w:rPr>
      </w:pPr>
    </w:p>
    <w:p w14:paraId="0C224454" w14:textId="77777777" w:rsidR="00CE079E" w:rsidRDefault="00CE079E" w:rsidP="00CE079E">
      <w:pPr>
        <w:jc w:val="center"/>
        <w:rPr>
          <w:color w:val="000000" w:themeColor="text1"/>
        </w:rPr>
      </w:pPr>
      <w:r>
        <w:rPr>
          <w:color w:val="000000" w:themeColor="text1"/>
        </w:rPr>
        <w:t>Otimizado para impressão frente e verso</w:t>
      </w:r>
    </w:p>
    <w:p w14:paraId="249C8ADD" w14:textId="07D62FA2" w:rsidR="00CE079E" w:rsidRDefault="00CE079E" w:rsidP="006A2AFC"/>
    <w:p w14:paraId="27CE2088" w14:textId="77777777" w:rsidR="004A7982" w:rsidRDefault="004A7982" w:rsidP="004323E3">
      <w:pPr>
        <w:spacing w:after="0"/>
        <w:ind w:right="-108"/>
        <w:rPr>
          <w:rFonts w:cs="Arial"/>
          <w:b/>
          <w:bCs/>
          <w:smallCaps/>
          <w:color w:val="FFFFFF" w:themeColor="background1"/>
          <w:sz w:val="24"/>
        </w:rPr>
        <w:sectPr w:rsidR="004A7982" w:rsidSect="00C12503">
          <w:headerReference w:type="even" r:id="rId14"/>
          <w:headerReference w:type="default" r:id="rId15"/>
          <w:footerReference w:type="even" r:id="rId16"/>
          <w:footerReference w:type="default" r:id="rId17"/>
          <w:footerReference w:type="first" r:id="rId18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</w:p>
    <w:sdt>
      <w:sdtPr>
        <w:rPr>
          <w:rFonts w:eastAsiaTheme="minorHAnsi" w:cstheme="minorBidi"/>
          <w:b w:val="0"/>
          <w:color w:val="auto"/>
          <w:sz w:val="20"/>
          <w:szCs w:val="20"/>
        </w:rPr>
        <w:id w:val="1118952794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5B33507E" w14:textId="77777777" w:rsidR="008125B7" w:rsidRDefault="008125B7" w:rsidP="00107319">
          <w:pPr>
            <w:pStyle w:val="Cabealhodondice"/>
            <w:numPr>
              <w:ilvl w:val="0"/>
              <w:numId w:val="0"/>
            </w:numPr>
            <w:ind w:right="-23"/>
          </w:pPr>
          <w:r>
            <w:t>ÍNDICE</w:t>
          </w:r>
        </w:p>
        <w:p w14:paraId="609C33F2" w14:textId="2FD74CED" w:rsidR="00CC79F5" w:rsidRDefault="00107319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pt-PT"/>
              <w14:ligatures w14:val="standardContextual"/>
            </w:rPr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hyperlink w:anchor="_Toc233197007" w:history="1">
            <w:r w:rsidR="00CC79F5" w:rsidRPr="00F7663E">
              <w:rPr>
                <w:rStyle w:val="Hiperligao"/>
                <w:noProof/>
              </w:rPr>
              <w:t>1.</w:t>
            </w:r>
            <w:r w:rsidR="00CC79F5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pt-PT"/>
                <w14:ligatures w14:val="standardContextual"/>
              </w:rPr>
              <w:tab/>
            </w:r>
            <w:r w:rsidR="00CC79F5" w:rsidRPr="00F7663E">
              <w:rPr>
                <w:rStyle w:val="Hiperligao"/>
                <w:noProof/>
              </w:rPr>
              <w:t>CC415A - Declaração de Importação – Mapeamento da Mensagem de Criar Declaração de Importação</w:t>
            </w:r>
            <w:r w:rsidR="00CC79F5">
              <w:rPr>
                <w:noProof/>
                <w:webHidden/>
              </w:rPr>
              <w:tab/>
            </w:r>
            <w:r w:rsidR="00CC79F5">
              <w:rPr>
                <w:noProof/>
                <w:webHidden/>
              </w:rPr>
              <w:fldChar w:fldCharType="begin"/>
            </w:r>
            <w:r w:rsidR="00CC79F5">
              <w:rPr>
                <w:noProof/>
                <w:webHidden/>
              </w:rPr>
              <w:instrText xml:space="preserve"> PAGEREF _Toc233197007 \h </w:instrText>
            </w:r>
            <w:r w:rsidR="00CC79F5">
              <w:rPr>
                <w:noProof/>
                <w:webHidden/>
              </w:rPr>
            </w:r>
            <w:r w:rsidR="00CC79F5">
              <w:rPr>
                <w:noProof/>
                <w:webHidden/>
              </w:rPr>
              <w:fldChar w:fldCharType="separate"/>
            </w:r>
            <w:r w:rsidR="00CC79F5">
              <w:rPr>
                <w:noProof/>
                <w:webHidden/>
              </w:rPr>
              <w:t>5</w:t>
            </w:r>
            <w:r w:rsidR="00CC79F5">
              <w:rPr>
                <w:noProof/>
                <w:webHidden/>
              </w:rPr>
              <w:fldChar w:fldCharType="end"/>
            </w:r>
          </w:hyperlink>
        </w:p>
        <w:p w14:paraId="6381AA39" w14:textId="5FEB270A" w:rsidR="00CC79F5" w:rsidRDefault="00CC79F5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pt-PT"/>
              <w14:ligatures w14:val="standardContextual"/>
            </w:rPr>
          </w:pPr>
          <w:hyperlink w:anchor="_Toc233197008" w:history="1">
            <w:r w:rsidRPr="00F7663E">
              <w:rPr>
                <w:rStyle w:val="Hiperligao"/>
                <w:noProof/>
              </w:rPr>
              <w:t>1.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pt-PT"/>
                <w14:ligatures w14:val="standardContextual"/>
              </w:rPr>
              <w:tab/>
            </w:r>
            <w:r w:rsidRPr="00F7663E">
              <w:rPr>
                <w:rStyle w:val="Hiperligao"/>
                <w:noProof/>
              </w:rPr>
              <w:t>Legenda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_Toc233197008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C582F1" w14:textId="006C2859" w:rsidR="008125B7" w:rsidRDefault="00107319" w:rsidP="00E456FA">
          <w:pPr>
            <w:jc w:val="both"/>
          </w:pPr>
          <w:r>
            <w:fldChar w:fldCharType="end"/>
          </w:r>
        </w:p>
      </w:sdtContent>
    </w:sdt>
    <w:p w14:paraId="5E45F99A" w14:textId="77777777" w:rsidR="00351E87" w:rsidRDefault="00351E87" w:rsidP="00351E87">
      <w:pPr>
        <w:rPr>
          <w:lang w:val="en-US"/>
        </w:rPr>
      </w:pPr>
    </w:p>
    <w:p w14:paraId="01CE0728" w14:textId="77777777" w:rsidR="00701B37" w:rsidRPr="00701B37" w:rsidRDefault="00701B37" w:rsidP="00701B37">
      <w:pPr>
        <w:rPr>
          <w:lang w:val="en-US"/>
        </w:rPr>
      </w:pPr>
    </w:p>
    <w:p w14:paraId="756070D7" w14:textId="77777777" w:rsidR="00701B37" w:rsidRPr="00701B37" w:rsidRDefault="00701B37" w:rsidP="00701B37">
      <w:pPr>
        <w:rPr>
          <w:lang w:val="en-US"/>
        </w:rPr>
      </w:pPr>
    </w:p>
    <w:p w14:paraId="18F69636" w14:textId="77777777" w:rsidR="00701B37" w:rsidRPr="00701B37" w:rsidRDefault="00701B37" w:rsidP="00701B37">
      <w:pPr>
        <w:rPr>
          <w:lang w:val="en-US"/>
        </w:rPr>
      </w:pPr>
    </w:p>
    <w:p w14:paraId="1B306BD4" w14:textId="77777777" w:rsidR="00701B37" w:rsidRPr="00701B37" w:rsidRDefault="00701B37" w:rsidP="00701B37">
      <w:pPr>
        <w:rPr>
          <w:lang w:val="en-US"/>
        </w:rPr>
      </w:pPr>
    </w:p>
    <w:p w14:paraId="1F06E334" w14:textId="77777777" w:rsidR="00B3611C" w:rsidRPr="00CE16A4" w:rsidRDefault="00B3611C" w:rsidP="00B3611C">
      <w:pPr>
        <w:rPr>
          <w:b/>
          <w:sz w:val="28"/>
          <w:szCs w:val="28"/>
          <w:u w:val="single"/>
        </w:rPr>
      </w:pPr>
      <w:r w:rsidRPr="00CE16A4">
        <w:rPr>
          <w:sz w:val="28"/>
          <w:szCs w:val="28"/>
          <w:u w:val="single"/>
        </w:rPr>
        <w:t xml:space="preserve">Índice de Tabelas </w:t>
      </w:r>
    </w:p>
    <w:p w14:paraId="602C2A48" w14:textId="260C1A66" w:rsidR="00CC79F5" w:rsidRDefault="00B3611C">
      <w:pPr>
        <w:pStyle w:val="ndicedeilustraes"/>
        <w:tabs>
          <w:tab w:val="right" w:leader="dot" w:pos="9465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r>
        <w:rPr>
          <w:smallCaps w:val="0"/>
        </w:rPr>
        <w:fldChar w:fldCharType="begin"/>
      </w:r>
      <w:r>
        <w:instrText xml:space="preserve"> TOC \h \z \c "Tabela" </w:instrText>
      </w:r>
      <w:r>
        <w:rPr>
          <w:smallCaps w:val="0"/>
        </w:rPr>
        <w:fldChar w:fldCharType="separate"/>
      </w:r>
      <w:hyperlink w:anchor="_Toc233197015" w:history="1">
        <w:r w:rsidR="00CC79F5" w:rsidRPr="007E1335">
          <w:rPr>
            <w:rStyle w:val="Hiperligao"/>
            <w:noProof/>
          </w:rPr>
          <w:t>Tabela 1 – elementos de dados da mensagem cc415a</w:t>
        </w:r>
        <w:r w:rsidR="00CC79F5">
          <w:rPr>
            <w:noProof/>
            <w:webHidden/>
          </w:rPr>
          <w:tab/>
        </w:r>
        <w:r w:rsidR="00CC79F5">
          <w:rPr>
            <w:noProof/>
            <w:webHidden/>
          </w:rPr>
          <w:fldChar w:fldCharType="begin"/>
        </w:r>
        <w:r w:rsidR="00CC79F5">
          <w:rPr>
            <w:noProof/>
            <w:webHidden/>
          </w:rPr>
          <w:instrText xml:space="preserve"> PAGEREF _Toc233197015 \h </w:instrText>
        </w:r>
        <w:r w:rsidR="00CC79F5">
          <w:rPr>
            <w:noProof/>
            <w:webHidden/>
          </w:rPr>
        </w:r>
        <w:r w:rsidR="00CC79F5">
          <w:rPr>
            <w:noProof/>
            <w:webHidden/>
          </w:rPr>
          <w:fldChar w:fldCharType="separate"/>
        </w:r>
        <w:r w:rsidR="00CC79F5">
          <w:rPr>
            <w:noProof/>
            <w:webHidden/>
          </w:rPr>
          <w:t>33</w:t>
        </w:r>
        <w:r w:rsidR="00CC79F5">
          <w:rPr>
            <w:noProof/>
            <w:webHidden/>
          </w:rPr>
          <w:fldChar w:fldCharType="end"/>
        </w:r>
      </w:hyperlink>
    </w:p>
    <w:p w14:paraId="2BEFED48" w14:textId="195EE39A" w:rsidR="00701B37" w:rsidRPr="00B3611C" w:rsidRDefault="00B3611C" w:rsidP="00B3611C">
      <w:r>
        <w:rPr>
          <w:b/>
          <w:bCs/>
          <w:smallCaps/>
          <w:noProof/>
          <w:lang w:val="en-US"/>
        </w:rPr>
        <w:fldChar w:fldCharType="end"/>
      </w:r>
    </w:p>
    <w:p w14:paraId="261322E4" w14:textId="77777777" w:rsidR="00701B37" w:rsidRPr="00B3611C" w:rsidRDefault="00701B37" w:rsidP="00701B37">
      <w:pPr>
        <w:jc w:val="right"/>
      </w:pPr>
    </w:p>
    <w:p w14:paraId="371886A8" w14:textId="77777777" w:rsidR="00701B37" w:rsidRPr="00B3611C" w:rsidRDefault="00701B37" w:rsidP="00701B37"/>
    <w:p w14:paraId="0288C831" w14:textId="79EA930E" w:rsidR="00701B37" w:rsidRPr="00B3611C" w:rsidRDefault="00701B37" w:rsidP="00701B37">
      <w:pPr>
        <w:sectPr w:rsidR="00701B37" w:rsidRPr="00B3611C" w:rsidSect="00C12503">
          <w:headerReference w:type="first" r:id="rId19"/>
          <w:footerReference w:type="first" r:id="rId20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</w:p>
    <w:p w14:paraId="58274C78" w14:textId="77777777" w:rsidR="00307CAF" w:rsidRDefault="00307CAF" w:rsidP="00DA34AD">
      <w:pPr>
        <w:pStyle w:val="Ttulo1"/>
      </w:pPr>
      <w:bookmarkStart w:id="0" w:name="_Toc87352143"/>
      <w:bookmarkStart w:id="1" w:name="_Toc97545271"/>
      <w:bookmarkStart w:id="2" w:name="_Toc111737021"/>
      <w:bookmarkStart w:id="3" w:name="_Toc54189895"/>
      <w:bookmarkStart w:id="4" w:name="_Toc6203965"/>
      <w:bookmarkStart w:id="5" w:name="_Toc5601451"/>
      <w:bookmarkStart w:id="6" w:name="_Toc332450"/>
      <w:bookmarkStart w:id="7" w:name="_Toc332232"/>
      <w:bookmarkStart w:id="8" w:name="_Toc532103709"/>
      <w:bookmarkStart w:id="9" w:name="_Toc532103481"/>
      <w:bookmarkStart w:id="10" w:name="_Toc532037518"/>
      <w:bookmarkStart w:id="11" w:name="_Toc532009431"/>
      <w:bookmarkStart w:id="12" w:name="_Toc532009203"/>
      <w:bookmarkStart w:id="13" w:name="_Toc532008714"/>
      <w:bookmarkStart w:id="14" w:name="_Toc532007920"/>
      <w:bookmarkStart w:id="15" w:name="_Toc531777240"/>
      <w:bookmarkStart w:id="16" w:name="_Toc531775644"/>
      <w:bookmarkStart w:id="17" w:name="_Toc531758611"/>
      <w:bookmarkStart w:id="18" w:name="_Toc531517793"/>
      <w:bookmarkStart w:id="19" w:name="_Toc531517618"/>
      <w:bookmarkStart w:id="20" w:name="_Toc531517148"/>
      <w:bookmarkStart w:id="21" w:name="_Toc531515941"/>
      <w:bookmarkStart w:id="22" w:name="_Toc531430662"/>
      <w:bookmarkStart w:id="23" w:name="_Toc531430423"/>
      <w:bookmarkStart w:id="24" w:name="_Toc532103708"/>
      <w:bookmarkStart w:id="25" w:name="_Toc532103480"/>
      <w:bookmarkStart w:id="26" w:name="_Toc532037517"/>
      <w:bookmarkStart w:id="27" w:name="_Toc532009430"/>
      <w:bookmarkStart w:id="28" w:name="_Toc532009202"/>
      <w:bookmarkStart w:id="29" w:name="_Toc532008713"/>
      <w:bookmarkStart w:id="30" w:name="_Toc532007919"/>
      <w:bookmarkStart w:id="31" w:name="_Toc531777239"/>
      <w:bookmarkStart w:id="32" w:name="_Toc531775643"/>
      <w:bookmarkStart w:id="33" w:name="_Toc531758610"/>
      <w:bookmarkStart w:id="34" w:name="_Toc531517792"/>
      <w:bookmarkStart w:id="35" w:name="_Toc531517617"/>
      <w:bookmarkStart w:id="36" w:name="_Toc531517147"/>
      <w:bookmarkStart w:id="37" w:name="_Toc531515940"/>
      <w:bookmarkStart w:id="38" w:name="_Toc531430661"/>
      <w:bookmarkStart w:id="39" w:name="_Toc531430422"/>
      <w:bookmarkStart w:id="40" w:name="_Toc233197007"/>
      <w:r>
        <w:lastRenderedPageBreak/>
        <w:t>CC415A - Declaração de Importação</w:t>
      </w:r>
      <w:bookmarkStart w:id="41" w:name="_Hlt55896838"/>
      <w:bookmarkEnd w:id="41"/>
      <w:r>
        <w:t xml:space="preserve"> – Mapeamento da Mensagem </w:t>
      </w:r>
      <w:bookmarkEnd w:id="0"/>
      <w:r>
        <w:t>de Criar Declaração de Importação</w:t>
      </w:r>
      <w:bookmarkEnd w:id="1"/>
      <w:bookmarkEnd w:id="2"/>
      <w:bookmarkEnd w:id="40"/>
      <w:r>
        <w:t xml:space="preserve"> 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50B44BD0" w14:textId="77777777" w:rsidR="00497C18" w:rsidRDefault="00497C18" w:rsidP="00497C18"/>
    <w:p w14:paraId="4465DF5E" w14:textId="77777777" w:rsidR="00773C0A" w:rsidRDefault="00773C0A" w:rsidP="00773C0A">
      <w:r>
        <w:t>Mensagem para criação de declarações de importação pelo Operador Económico:</w:t>
      </w:r>
    </w:p>
    <w:tbl>
      <w:tblPr>
        <w:tblW w:w="51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5"/>
        <w:gridCol w:w="2819"/>
        <w:gridCol w:w="565"/>
        <w:gridCol w:w="808"/>
        <w:gridCol w:w="4678"/>
        <w:gridCol w:w="2908"/>
        <w:gridCol w:w="277"/>
      </w:tblGrid>
      <w:tr w:rsidR="0049576D" w14:paraId="413D6219" w14:textId="77777777" w:rsidTr="00CC79F5">
        <w:trPr>
          <w:trHeight w:val="709"/>
          <w:tblHeader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5580BF7B" w14:textId="77777777" w:rsidR="0049576D" w:rsidRPr="00AA4BE9" w:rsidRDefault="0049576D" w:rsidP="00EC1737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AA4BE9">
              <w:rPr>
                <w:b/>
                <w:snapToGrid w:val="0"/>
                <w:color w:val="FFFFFF" w:themeColor="background1"/>
              </w:rPr>
              <w:t>E.D.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473EC78C" w14:textId="77777777" w:rsidR="0049576D" w:rsidRPr="00AA4BE9" w:rsidRDefault="0049576D" w:rsidP="00EC1737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AA4BE9">
              <w:rPr>
                <w:b/>
                <w:snapToGrid w:val="0"/>
                <w:color w:val="FFFFFF" w:themeColor="background1"/>
              </w:rPr>
              <w:br w:type="page"/>
              <w:t>GRUPOS E DADOS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4E7A14FC" w14:textId="77777777" w:rsidR="0049576D" w:rsidRPr="00AA4BE9" w:rsidRDefault="0049576D" w:rsidP="00EC1737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AA4BE9">
              <w:rPr>
                <w:b/>
                <w:snapToGrid w:val="0"/>
                <w:color w:val="FFFFFF" w:themeColor="background1"/>
              </w:rPr>
              <w:t>OCF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3C83DA31" w14:textId="77777777" w:rsidR="0049576D" w:rsidRPr="00AA4BE9" w:rsidRDefault="0049576D" w:rsidP="00EC1737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AA4BE9">
              <w:rPr>
                <w:b/>
                <w:snapToGrid w:val="0"/>
                <w:color w:val="FFFFFF" w:themeColor="background1"/>
              </w:rPr>
              <w:t>TIPO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2956710E" w14:textId="77777777" w:rsidR="0049576D" w:rsidRPr="00AA4BE9" w:rsidRDefault="0049576D" w:rsidP="00EC1737">
            <w:pPr>
              <w:spacing w:before="60" w:after="60"/>
              <w:jc w:val="center"/>
              <w:rPr>
                <w:b/>
                <w:color w:val="FFFFFF" w:themeColor="background1"/>
              </w:rPr>
            </w:pPr>
            <w:r w:rsidRPr="00AA4BE9">
              <w:rPr>
                <w:b/>
                <w:color w:val="FFFFFF" w:themeColor="background1"/>
              </w:rPr>
              <w:t>TAGS XML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743BE519" w14:textId="77777777" w:rsidR="0049576D" w:rsidRPr="00AA4BE9" w:rsidRDefault="0049576D" w:rsidP="00EC1737">
            <w:pPr>
              <w:spacing w:before="60" w:after="60"/>
              <w:jc w:val="center"/>
              <w:rPr>
                <w:b/>
                <w:color w:val="FFFFFF" w:themeColor="background1"/>
              </w:rPr>
            </w:pPr>
            <w:r w:rsidRPr="00AA4BE9">
              <w:rPr>
                <w:b/>
                <w:color w:val="FFFFFF" w:themeColor="background1"/>
              </w:rPr>
              <w:t>OBSERVAÇÕES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38D0E712" w14:textId="77777777" w:rsidR="0049576D" w:rsidRPr="00AA4BE9" w:rsidRDefault="0049576D" w:rsidP="00EC1737">
            <w:pPr>
              <w:spacing w:before="60" w:after="60"/>
              <w:jc w:val="center"/>
              <w:rPr>
                <w:b/>
                <w:color w:val="FFFFFF" w:themeColor="background1"/>
              </w:rPr>
            </w:pPr>
            <w:r w:rsidRPr="00AA4BE9">
              <w:rPr>
                <w:b/>
                <w:color w:val="FFFFFF" w:themeColor="background1"/>
              </w:rPr>
              <w:t>P</w:t>
            </w:r>
          </w:p>
        </w:tc>
      </w:tr>
      <w:tr w:rsidR="0049576D" w14:paraId="41C36EA4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E93AA3" w14:textId="77777777" w:rsidR="0049576D" w:rsidRDefault="0049576D" w:rsidP="00EC1737">
            <w:pPr>
              <w:rPr>
                <w:b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7B6C17" w14:textId="77777777" w:rsidR="0049576D" w:rsidRDefault="0049576D" w:rsidP="00EC1737">
            <w:r>
              <w:rPr>
                <w:b/>
                <w:bCs/>
                <w:snapToGrid w:val="0"/>
                <w:color w:val="0000FF"/>
              </w:rPr>
              <w:t>CC415A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EE5EFB" w14:textId="77777777" w:rsidR="0049576D" w:rsidRDefault="0049576D" w:rsidP="00EC1737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BEBEF6" w14:textId="77777777" w:rsidR="0049576D" w:rsidRDefault="0049576D" w:rsidP="00EC1737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B0E644" w14:textId="77777777" w:rsidR="0049576D" w:rsidRDefault="0049576D" w:rsidP="00EC1737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&lt;CC415A&gt;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7EA521" w14:textId="77777777" w:rsidR="0049576D" w:rsidRDefault="0049576D" w:rsidP="00EC1737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91C871" w14:textId="77777777" w:rsidR="0049576D" w:rsidRDefault="0049576D" w:rsidP="00EC1737">
            <w:r>
              <w:rPr>
                <w:snapToGrid w:val="0"/>
                <w:color w:val="0000FF"/>
              </w:rPr>
              <w:t>1</w:t>
            </w:r>
            <w:r>
              <w:t xml:space="preserve"> </w:t>
            </w:r>
          </w:p>
        </w:tc>
      </w:tr>
      <w:tr w:rsidR="0049576D" w14:paraId="42034C54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787062" w14:textId="77777777" w:rsidR="0049576D" w:rsidRDefault="0049576D" w:rsidP="00EC1737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7C1B2C" w14:textId="77777777" w:rsidR="0049576D" w:rsidRDefault="0049576D" w:rsidP="00EC1737">
            <w:r>
              <w:rPr>
                <w:b/>
                <w:bCs/>
                <w:snapToGrid w:val="0"/>
                <w:color w:val="0000FF"/>
              </w:rPr>
              <w:t>Cabeçalho da Mensagem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2B29F9" w14:textId="77777777" w:rsidR="0049576D" w:rsidRDefault="0049576D" w:rsidP="00EC1737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F60345" w14:textId="77777777" w:rsidR="0049576D" w:rsidRDefault="0049576D" w:rsidP="00EC1737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E81F08" w14:textId="77777777" w:rsidR="0049576D" w:rsidRDefault="0049576D" w:rsidP="00EC1737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messageHeader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FB5780" w14:textId="77777777" w:rsidR="0049576D" w:rsidRDefault="0049576D" w:rsidP="00EC1737">
            <w:pPr>
              <w:jc w:val="both"/>
              <w:rPr>
                <w:szCs w:val="22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58A6C8" w14:textId="77777777" w:rsidR="0049576D" w:rsidRDefault="0049576D" w:rsidP="00EC1737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49576D" w14:paraId="6EDD7C06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40E28" w14:textId="77777777" w:rsidR="0049576D" w:rsidRDefault="0049576D" w:rsidP="00EC1737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FCDA1" w14:textId="77777777" w:rsidR="0049576D" w:rsidRDefault="0049576D" w:rsidP="00EC173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Emissor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05CB3" w14:textId="77777777" w:rsidR="0049576D" w:rsidRDefault="0049576D" w:rsidP="00EC173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1163F" w14:textId="77777777" w:rsidR="0049576D" w:rsidRDefault="0049576D" w:rsidP="00EC173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F32DA" w14:textId="77777777" w:rsidR="0049576D" w:rsidRDefault="0049576D" w:rsidP="00EC173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From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E7F02" w14:textId="77777777" w:rsidR="0049576D" w:rsidRDefault="0049576D" w:rsidP="00EC1737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B30D7" w14:textId="77777777" w:rsidR="0049576D" w:rsidRDefault="0049576D" w:rsidP="00EC173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9576D" w14:paraId="5FD31CD3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BE844" w14:textId="77777777" w:rsidR="0049576D" w:rsidRDefault="0049576D" w:rsidP="00EC1737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5CBC" w14:textId="77777777" w:rsidR="0049576D" w:rsidRDefault="0049576D" w:rsidP="00EC1737">
            <w:pPr>
              <w:rPr>
                <w:b/>
                <w:bCs/>
                <w:color w:val="000000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Cs w:val="24"/>
              </w:rPr>
              <w:t>Receptor</w:t>
            </w:r>
            <w:proofErr w:type="spellEnd"/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45E94" w14:textId="77777777" w:rsidR="0049576D" w:rsidRDefault="0049576D" w:rsidP="00EC173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D3C25" w14:textId="77777777" w:rsidR="0049576D" w:rsidRDefault="0049576D" w:rsidP="00EC173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90BE5" w14:textId="77777777" w:rsidR="0049576D" w:rsidRDefault="0049576D" w:rsidP="00EC173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&lt;To&gt;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A095D" w14:textId="77777777" w:rsidR="0049576D" w:rsidRDefault="0049576D" w:rsidP="00EC1737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5FEF6" w14:textId="77777777" w:rsidR="0049576D" w:rsidRDefault="0049576D" w:rsidP="00EC173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9576D" w14:paraId="1E00365E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5B56D" w14:textId="77777777" w:rsidR="0049576D" w:rsidRDefault="0049576D" w:rsidP="00EC1737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DEA38" w14:textId="77777777" w:rsidR="0049576D" w:rsidRDefault="0049576D" w:rsidP="00EC173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e hora preparação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F3519" w14:textId="77777777" w:rsidR="0049576D" w:rsidRDefault="0049576D" w:rsidP="00EC173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4AFE2" w14:textId="77777777" w:rsidR="0049576D" w:rsidRDefault="0049576D" w:rsidP="00EC173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an19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C6CF5" w14:textId="77777777" w:rsidR="0049576D" w:rsidRDefault="0049576D" w:rsidP="00EC173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SendingDateAndTime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CD682" w14:textId="77777777" w:rsidR="0049576D" w:rsidRDefault="0049576D" w:rsidP="00EC1737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E1B76" w14:textId="77777777" w:rsidR="0049576D" w:rsidRDefault="0049576D" w:rsidP="00EC173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9576D" w14:paraId="2C550898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265FB" w14:textId="77777777" w:rsidR="0049576D" w:rsidRDefault="0049576D" w:rsidP="00EC1737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EF9A4" w14:textId="77777777" w:rsidR="0049576D" w:rsidRDefault="0049576D" w:rsidP="00EC173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Identificação da mensagem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BEFE8" w14:textId="77777777" w:rsidR="0049576D" w:rsidRDefault="0049576D" w:rsidP="00EC173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F5D58" w14:textId="77777777" w:rsidR="0049576D" w:rsidRDefault="0049576D" w:rsidP="00EC173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CA614" w14:textId="77777777" w:rsidR="0049576D" w:rsidRDefault="0049576D" w:rsidP="00EC173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MessageID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C0E15" w14:textId="77777777" w:rsidR="0049576D" w:rsidRDefault="0049576D" w:rsidP="00EC1737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4F3AD" w14:textId="77777777" w:rsidR="0049576D" w:rsidRDefault="0049576D" w:rsidP="00EC173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9576D" w14:paraId="2C97D5DC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77367" w14:textId="77777777" w:rsidR="0049576D" w:rsidRDefault="0049576D" w:rsidP="00EC1737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31B7F" w14:textId="77777777" w:rsidR="0049576D" w:rsidRDefault="0049576D" w:rsidP="00EC173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mensagem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2B240" w14:textId="77777777" w:rsidR="0049576D" w:rsidRDefault="0049576D" w:rsidP="00EC173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D164B" w14:textId="77777777" w:rsidR="0049576D" w:rsidRDefault="0049576D" w:rsidP="00EC173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an6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1B4E" w14:textId="77777777" w:rsidR="0049576D" w:rsidRDefault="0049576D" w:rsidP="00EC173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MessageType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D53EE" w14:textId="77777777" w:rsidR="0049576D" w:rsidRDefault="0049576D" w:rsidP="00EC1737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9AE12" w14:textId="77777777" w:rsidR="0049576D" w:rsidRDefault="0049576D" w:rsidP="00EC173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9576D" w14:paraId="16903EDE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43349" w14:textId="77777777" w:rsidR="0049576D" w:rsidRDefault="0049576D" w:rsidP="00EC1737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539B" w14:textId="77777777" w:rsidR="0049576D" w:rsidRDefault="0049576D" w:rsidP="00EC173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 de correlação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44436" w14:textId="77777777" w:rsidR="0049576D" w:rsidRDefault="0049576D" w:rsidP="00EC173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9C2D3" w14:textId="77777777" w:rsidR="0049576D" w:rsidRDefault="0049576D" w:rsidP="00EC173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4187A" w14:textId="77777777" w:rsidR="0049576D" w:rsidRDefault="0049576D" w:rsidP="00EC173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CorrelationID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BFBE1" w14:textId="77777777" w:rsidR="0049576D" w:rsidRDefault="0049576D" w:rsidP="00EC1737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AAE5F" w14:textId="77777777" w:rsidR="0049576D" w:rsidRDefault="0049576D" w:rsidP="00EC173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9576D" w14:paraId="2F2F256B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C881A6" w14:textId="77777777" w:rsidR="0049576D" w:rsidRDefault="0049576D" w:rsidP="00EC1737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227D38" w14:textId="77777777" w:rsidR="0049576D" w:rsidRDefault="0049576D" w:rsidP="00EC1737">
            <w:r>
              <w:rPr>
                <w:b/>
                <w:bCs/>
                <w:snapToGrid w:val="0"/>
                <w:color w:val="0000FF"/>
              </w:rPr>
              <w:t>Operação de Importação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2AA4DC" w14:textId="77777777" w:rsidR="0049576D" w:rsidRDefault="0049576D" w:rsidP="00EC1737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036BC2" w14:textId="77777777" w:rsidR="0049576D" w:rsidRDefault="0049576D" w:rsidP="00EC1737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49B12B" w14:textId="77777777" w:rsidR="0049576D" w:rsidRDefault="0049576D" w:rsidP="00EC1737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ImportOperation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1E813B" w14:textId="77777777" w:rsidR="0049576D" w:rsidRDefault="0049576D" w:rsidP="00EC1737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50A0A2" w14:textId="77777777" w:rsidR="0049576D" w:rsidRDefault="0049576D" w:rsidP="00EC1737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49576D" w14:paraId="41CA0D55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470C" w14:textId="77777777" w:rsidR="0049576D" w:rsidRDefault="0049576D" w:rsidP="00EC1737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74A5" w14:textId="77777777" w:rsidR="0049576D" w:rsidRDefault="0049576D" w:rsidP="00EC173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Estância aduaneira de importação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BD41" w14:textId="77777777" w:rsidR="0049576D" w:rsidRDefault="0049576D" w:rsidP="00EC173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D1BE3" w14:textId="77777777" w:rsidR="0049576D" w:rsidRDefault="0049576D" w:rsidP="00EC173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B2ED" w14:textId="77777777" w:rsidR="0049576D" w:rsidRDefault="0049576D" w:rsidP="00EC173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 w:rsidRPr="00DB57ED">
              <w:rPr>
                <w:b/>
                <w:bCs/>
                <w:snapToGrid w:val="0"/>
                <w:szCs w:val="24"/>
              </w:rPr>
              <w:t>importCustomsOffice</w:t>
            </w:r>
            <w:proofErr w:type="spellEnd"/>
            <w:r w:rsidRPr="00DB57ED"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F14F" w14:textId="77777777" w:rsidR="0049576D" w:rsidRPr="0006344C" w:rsidRDefault="0049576D" w:rsidP="00EC1737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3AEA" w14:textId="77777777" w:rsidR="0049576D" w:rsidRDefault="0049576D" w:rsidP="00EC173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9576D" w14:paraId="22169F54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460C" w14:textId="77777777" w:rsidR="0049576D" w:rsidRDefault="0049576D" w:rsidP="00EC1737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4833" w14:textId="77777777" w:rsidR="0049576D" w:rsidRDefault="0049576D" w:rsidP="00EC173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de língua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A085" w14:textId="77777777" w:rsidR="0049576D" w:rsidRDefault="0049576D" w:rsidP="00EC173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FFE9" w14:textId="77777777" w:rsidR="0049576D" w:rsidRDefault="0049576D" w:rsidP="00EC173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4F35" w14:textId="77777777" w:rsidR="0049576D" w:rsidRDefault="0049576D" w:rsidP="00EC173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languageCode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7B9F" w14:textId="77777777" w:rsidR="0049576D" w:rsidRPr="0006344C" w:rsidRDefault="0049576D" w:rsidP="00EC1737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 só p</w:t>
            </w:r>
            <w:r>
              <w:rPr>
                <w:color w:val="000000"/>
                <w:szCs w:val="24"/>
              </w:rPr>
              <w:t>o</w:t>
            </w:r>
            <w:r w:rsidRPr="0006344C">
              <w:rPr>
                <w:color w:val="000000"/>
                <w:szCs w:val="24"/>
              </w:rPr>
              <w:t>de ser utilizado no âmbito do Desalfandegamento Centralizado.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254A8" w14:textId="77777777" w:rsidR="0049576D" w:rsidRDefault="0049576D" w:rsidP="00EC173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87AB6" w14:paraId="1A1751AD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043D" w14:textId="77777777" w:rsidR="00487AB6" w:rsidRDefault="00487AB6" w:rsidP="00487AB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5E37" w14:textId="2DFE4882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Indicador H6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A5DD0" w14:textId="0F305F8C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DDBBD" w14:textId="4DCE39CD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C025" w14:textId="7B8C534C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&lt;h6Indicator&gt;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850B" w14:textId="77777777" w:rsidR="00487AB6" w:rsidRPr="00AF579A" w:rsidRDefault="00487AB6" w:rsidP="00487AB6">
            <w:pPr>
              <w:rPr>
                <w:color w:val="000000"/>
                <w:szCs w:val="24"/>
              </w:rPr>
            </w:pPr>
            <w:r w:rsidRPr="00AF579A">
              <w:rPr>
                <w:color w:val="000000"/>
                <w:szCs w:val="24"/>
              </w:rPr>
              <w:t>Campo de preenchimento apenas pelo Operador Postal.</w:t>
            </w:r>
          </w:p>
          <w:p w14:paraId="1850C958" w14:textId="77777777" w:rsidR="00487AB6" w:rsidRPr="00AF579A" w:rsidRDefault="00487AB6" w:rsidP="00487AB6">
            <w:pPr>
              <w:rPr>
                <w:color w:val="000000"/>
                <w:szCs w:val="24"/>
              </w:rPr>
            </w:pPr>
            <w:r w:rsidRPr="00AF579A">
              <w:rPr>
                <w:color w:val="000000"/>
                <w:szCs w:val="24"/>
              </w:rPr>
              <w:lastRenderedPageBreak/>
              <w:t>0 – Declaração diferente de H6</w:t>
            </w:r>
          </w:p>
          <w:p w14:paraId="4A4F2727" w14:textId="6E490058" w:rsidR="00487AB6" w:rsidRPr="0006344C" w:rsidRDefault="00487AB6" w:rsidP="00487AB6">
            <w:pPr>
              <w:jc w:val="both"/>
              <w:rPr>
                <w:color w:val="000000"/>
                <w:szCs w:val="24"/>
              </w:rPr>
            </w:pPr>
            <w:r w:rsidRPr="00AF579A">
              <w:rPr>
                <w:color w:val="000000"/>
                <w:szCs w:val="24"/>
              </w:rPr>
              <w:t>1 – Declaração do tipo H6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DE998" w14:textId="019F25D6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>3</w:t>
            </w:r>
          </w:p>
        </w:tc>
      </w:tr>
      <w:tr w:rsidR="00487AB6" w14:paraId="26FC518E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B1B60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12 09 000 000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6251D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 local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AB150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1137E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5A2EA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&lt;LRN&gt;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7B230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BCAB5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87AB6" w14:paraId="5F40561B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17939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11 01 000 000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441DE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declaração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FCA66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4825A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95B43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declarationType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EE564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3152E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87AB6" w14:paraId="73749971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44631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11 02 000 000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58D5B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declaração adicional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CC7CE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A0B51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10853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additionalDeclarationType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9598E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D6ABC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87AB6" w14:paraId="7B645FBB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2F7AA9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12 12 000 000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8193EA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Autorização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144EC6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1EE8CF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D60FBD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Authorisation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268486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B6F1BA" w14:textId="77777777" w:rsidR="00487AB6" w:rsidRDefault="00487AB6" w:rsidP="00487AB6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487AB6" w14:paraId="45D07934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9902E" w14:textId="77777777" w:rsidR="00487AB6" w:rsidRDefault="00487AB6" w:rsidP="00487AB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D094D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AD1F2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51E3C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5BE29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D06FB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1AE17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87AB6" w14:paraId="0CA7B646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6995A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12 12 002 000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60D42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3E3F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BC33D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DEF86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AC4F7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3170B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87AB6" w14:paraId="118FE7AC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85487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12 12 001 000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F8240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4CED4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F8557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B2AC7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4FBC4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B887C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87AB6" w14:paraId="5A0483E6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772B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12 12 080 000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3839E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Titular da autorização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CF374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485AE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92433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holderOfTheAuthorisation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E9702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429CE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87AB6" w14:paraId="3FB25EAE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44F401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17 09 000 000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51C851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Estância aduaneira de apresentação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7EB24D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8B1CDF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DF7C3D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CustomsOfficePresentation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AE1936" w14:textId="77777777" w:rsidR="00487AB6" w:rsidRPr="0006344C" w:rsidRDefault="00487AB6" w:rsidP="00487AB6">
            <w:pPr>
              <w:jc w:val="both"/>
            </w:pPr>
            <w:r w:rsidRPr="0006344C">
              <w:rPr>
                <w:snapToGrid w:val="0"/>
                <w:color w:val="0000FF"/>
              </w:rPr>
              <w:t>Este elemento de dado só p</w:t>
            </w:r>
            <w:r>
              <w:rPr>
                <w:snapToGrid w:val="0"/>
                <w:color w:val="0000FF"/>
              </w:rPr>
              <w:t>o</w:t>
            </w:r>
            <w:r w:rsidRPr="0006344C">
              <w:rPr>
                <w:snapToGrid w:val="0"/>
                <w:color w:val="0000FF"/>
              </w:rPr>
              <w:t>de ser utilizado no âmbito do Desalfandegamento Centralizado.</w:t>
            </w:r>
            <w:r w:rsidRPr="0006344C">
              <w:t xml:space="preserve"> 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09F96B" w14:textId="77777777" w:rsidR="00487AB6" w:rsidRDefault="00487AB6" w:rsidP="00487AB6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487AB6" w14:paraId="5940B8D3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706C3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17 09 001 000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B409B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A4502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6619A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B1ECB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94763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45B55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87AB6" w14:paraId="33506D5A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FF548A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17 10 000 000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5AFC76" w14:textId="77777777" w:rsidR="00487AB6" w:rsidRPr="0006344C" w:rsidRDefault="00487AB6" w:rsidP="00487AB6">
            <w:r w:rsidRPr="0006344C">
              <w:rPr>
                <w:b/>
                <w:bCs/>
                <w:snapToGrid w:val="0"/>
                <w:color w:val="0000FF"/>
              </w:rPr>
              <w:t>Estância aduaneira de supervisão/controlo</w:t>
            </w:r>
            <w:r w:rsidRPr="0006344C"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941BE7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FF2902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D5257D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SupervisingCustomsOffice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0C1EAD" w14:textId="36840679" w:rsidR="00487AB6" w:rsidRPr="0006344C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01ACD6" w14:textId="77777777" w:rsidR="00487AB6" w:rsidRDefault="00487AB6" w:rsidP="00487AB6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487AB6" w14:paraId="0BF9ADB8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FE6D8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17 10 001 000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7BB71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C921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699C2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565BE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D0D32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FE6E5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87AB6" w14:paraId="173916BA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8A2D1C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13 04 000 000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F146AA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Importador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30CA24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C78D82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8CAA89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Importer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7742B5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46D3D2" w14:textId="77777777" w:rsidR="00487AB6" w:rsidRDefault="00487AB6" w:rsidP="00487AB6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487AB6" w14:paraId="6402363D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9A5BB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13 04 016 000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7A756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B751F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8E8CD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7BF57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42F4A" w14:textId="77777777" w:rsidR="00487AB6" w:rsidRPr="0006344C" w:rsidRDefault="00487AB6" w:rsidP="00487AB6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 xml:space="preserve">Não preencher se o nº de identificação do importador </w:t>
            </w:r>
            <w:r w:rsidRPr="0006344C">
              <w:rPr>
                <w:color w:val="000000"/>
                <w:szCs w:val="24"/>
              </w:rPr>
              <w:lastRenderedPageBreak/>
              <w:t>estiver preenchido com um número EORI ou um número de identificação único do país terceiro reconhecido pela União.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71D0B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>3</w:t>
            </w:r>
          </w:p>
        </w:tc>
      </w:tr>
      <w:tr w:rsidR="00487AB6" w14:paraId="04BD29D4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7BD1E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13 04 017 000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F0483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CDC8B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5C139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283F2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CA564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1DC4B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87AB6" w14:paraId="420FA480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FA51CD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13 04 018 000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2110A0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8773DC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749F6D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151700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204552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105167" w14:textId="77777777" w:rsidR="00487AB6" w:rsidRDefault="00487AB6" w:rsidP="00487AB6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487AB6" w14:paraId="0F462D38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6924C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13 04 018 019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7589B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F1AD6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54634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31727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BF9FA" w14:textId="77777777" w:rsidR="00487AB6" w:rsidRPr="0006344C" w:rsidRDefault="00487AB6" w:rsidP="00487AB6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Não preencher se o nº de identificação do importador estiver preenchido com um número EORI ou um número de identificação único do país terceiro reconhecido pela União.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1B83F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21EE16F8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17924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13 04 018 020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10B9A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715A0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54636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34A19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EA209" w14:textId="77777777" w:rsidR="00487AB6" w:rsidRPr="0006344C" w:rsidRDefault="00487AB6" w:rsidP="00487AB6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Não preencher se o nº de identificação do importador estiver preenchido com um número EORI ou um número de identificação único do país terceiro reconhecido pela União.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AFDF8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38410351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3F5F2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13 04 018 021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F1430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65606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EDCD4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A70C7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5723D" w14:textId="77777777" w:rsidR="00487AB6" w:rsidRPr="0006344C" w:rsidRDefault="00487AB6" w:rsidP="00487AB6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Não preencher se o nº de identificação do importador estiver preenchido com um número EORI ou um número de identificação único do país terceiro reconhecido pela União.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C4FDF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2E9C55A3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90415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13 04 018 022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E6250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51E2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81521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F7E83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343D" w14:textId="77777777" w:rsidR="00487AB6" w:rsidRPr="0006344C" w:rsidRDefault="00487AB6" w:rsidP="00487AB6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Não preencher se o nº de identificação do importador estiver preenchido com um número EORI ou um número de identificação único do país terceiro reconhecido pela União.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20165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2BDFF940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8E0ECE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13 05 000 000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DABE57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Declarante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C4F0B6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535F8A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8520C8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Declarant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473EA6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3B1D4E" w14:textId="77777777" w:rsidR="00487AB6" w:rsidRDefault="00487AB6" w:rsidP="00487AB6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487AB6" w14:paraId="463B35D3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9E3C4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13 05 016 000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3B609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B5D53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FBC3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2540A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EC232" w14:textId="77777777" w:rsidR="00487AB6" w:rsidRPr="0006344C" w:rsidRDefault="00487AB6" w:rsidP="00487AB6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Campo de preenchimento automático pelo sistema.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CEBB3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87AB6" w14:paraId="0A45BE1F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CCCF8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13 05 017 000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046D1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9C261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2BFDA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70C61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29439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CFDEA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87AB6" w14:paraId="1324FA9C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9B6303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13 05 018 000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3239F4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E6285C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A723FF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1CA78E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54DC16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8C083E" w14:textId="77777777" w:rsidR="00487AB6" w:rsidRDefault="00487AB6" w:rsidP="00487AB6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487AB6" w14:paraId="2A60AEB8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EDC1C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13 05 018 019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EE2CF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FE15D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56F2B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6C247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7E8CC" w14:textId="77777777" w:rsidR="00487AB6" w:rsidRPr="0006344C" w:rsidRDefault="00487AB6" w:rsidP="00487AB6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Campo de preenchimento automático pelo sistema.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AAD21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7B304F5B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B99B1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3F4C3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1D866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788C2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67429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32223" w14:textId="77777777" w:rsidR="00487AB6" w:rsidRPr="0006344C" w:rsidRDefault="00487AB6" w:rsidP="00487AB6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Campo de preenchimento automático pelo sistema.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15901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2E1D15C5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147A7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13 05 018 021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33B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B15CD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02B5F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CA371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70E47" w14:textId="77777777" w:rsidR="00487AB6" w:rsidRPr="0006344C" w:rsidRDefault="00487AB6" w:rsidP="00487AB6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Campo de preenchimento automático pelo sistema.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B86BE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087C13BF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8EC07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13 05 018 022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38AA2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A2444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E467A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2A73E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69ED0" w14:textId="77777777" w:rsidR="00487AB6" w:rsidRPr="0006344C" w:rsidRDefault="00487AB6" w:rsidP="00487AB6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Campo de preenchimento automático pelo sistema.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74844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5124006D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0E2BD1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13 05 074 000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B3AD36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Pessoa de contacto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0895E5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F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6B46E5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8BB979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ContactPerson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574194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7BB6E4" w14:textId="77777777" w:rsidR="00487AB6" w:rsidRDefault="00487AB6" w:rsidP="00487AB6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487AB6" w14:paraId="37A1A05D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126E4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13 05 074 016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DFC1B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D5446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6F1AC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23112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1545D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E1893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1ACC1AC1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1DBE9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13 05 074 075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E6877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telefone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A6982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E769F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975CC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phoneNumber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8EA40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F7C9B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4D2D3EAA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B2CCA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13 05 074 076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21095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Endereço eletrónico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2FDBF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D4527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an..256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2CEEC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eMailAddress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900FD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7A7CE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5E5E5B7D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C9CC68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lastRenderedPageBreak/>
              <w:t xml:space="preserve">13 20 000 000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B3AB03" w14:textId="77777777" w:rsidR="00487AB6" w:rsidRPr="0006344C" w:rsidRDefault="00487AB6" w:rsidP="00487AB6">
            <w:r w:rsidRPr="0006344C">
              <w:rPr>
                <w:b/>
                <w:bCs/>
                <w:snapToGrid w:val="0"/>
                <w:color w:val="0000FF"/>
              </w:rPr>
              <w:t>Pessoa que presta uma garantia</w:t>
            </w:r>
            <w:r w:rsidRPr="0006344C"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B48E3E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C1DFE8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B772AB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PersonProvidingAGuarantee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B6C41E" w14:textId="77777777" w:rsidR="00487AB6" w:rsidRDefault="00487AB6" w:rsidP="00487AB6">
            <w:pPr>
              <w:jc w:val="both"/>
            </w:pPr>
            <w:r>
              <w:rPr>
                <w:color w:val="000000"/>
                <w:szCs w:val="24"/>
              </w:rPr>
              <w:t>Não preencher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8E7D00" w14:textId="77777777" w:rsidR="00487AB6" w:rsidRDefault="00487AB6" w:rsidP="00487AB6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487AB6" w14:paraId="64DA891F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8B93A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13 20 017 000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6D8B6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49483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229A1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3B645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4320F" w14:textId="77777777" w:rsidR="00487AB6" w:rsidRDefault="00487AB6" w:rsidP="00487AB6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13DBD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87AB6" w14:paraId="5F0504A0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CB6811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13 21 000 000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642D0A" w14:textId="77777777" w:rsidR="00487AB6" w:rsidRPr="0006344C" w:rsidRDefault="00487AB6" w:rsidP="00487AB6">
            <w:r w:rsidRPr="0006344C">
              <w:rPr>
                <w:b/>
                <w:bCs/>
                <w:snapToGrid w:val="0"/>
                <w:color w:val="0000FF"/>
              </w:rPr>
              <w:t>Pessoa responsável pelo pagamento dos direitos aduaneiros</w:t>
            </w:r>
            <w:r w:rsidRPr="0006344C"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20C2CF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DE4170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812F0C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PersonPayingCustomsDuty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F68C2B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6C18ED" w14:textId="77777777" w:rsidR="00487AB6" w:rsidRDefault="00487AB6" w:rsidP="00487AB6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487AB6" w14:paraId="1DA31EF5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F67BB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13 21 017 000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B6992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DCA74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C7165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724CF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BC914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DE0BA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87AB6" w14:paraId="466CA45F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E75940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13 06 000 000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57A139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Representante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D0F1A8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D38DBB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F0EE49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Representative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F25EEF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30A667" w14:textId="77777777" w:rsidR="00487AB6" w:rsidRDefault="00487AB6" w:rsidP="00487AB6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487AB6" w14:paraId="1368AB8E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A9A04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13 06 017 000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36C8F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89360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A9328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C31BB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CC8B9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D295D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87AB6" w14:paraId="24F6C957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A271A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13 06 030 000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AD2FC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Estatuto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CCC69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AC132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267F7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&lt;status&gt;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B4F8A" w14:textId="77777777" w:rsidR="00487AB6" w:rsidRPr="0006344C" w:rsidRDefault="00487AB6" w:rsidP="00487AB6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Pode ser preenchido com código 2</w:t>
            </w:r>
            <w:r>
              <w:rPr>
                <w:color w:val="000000"/>
                <w:szCs w:val="24"/>
              </w:rPr>
              <w:t xml:space="preserve"> </w:t>
            </w:r>
            <w:r w:rsidRPr="0006344C">
              <w:rPr>
                <w:color w:val="000000"/>
                <w:szCs w:val="24"/>
              </w:rPr>
              <w:t>(Representante Direto) ou ficar vazio.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72EAF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87AB6" w14:paraId="314ED1A9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96D950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13 06 074 000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1B8935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Pessoa de contacto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6BAA78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F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778CF1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66E11A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ContactPerson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D67D55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930C61" w14:textId="77777777" w:rsidR="00487AB6" w:rsidRDefault="00487AB6" w:rsidP="00487AB6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487AB6" w14:paraId="276FD207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E13F1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13 06 074 016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FCC54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EB32A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C4DD0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2128E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EC44E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D9B69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306B4C0F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929F1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13 06 074 075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ABC66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telefone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A5139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ACC14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3E2F9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phoneNumber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3DC8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9D488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42CF3279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1AF72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13 06 074 076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473A5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Endereço eletrónico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54281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5263B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an..256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87754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eMailAddress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6BFCF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9506D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7710DED6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D033BC" w14:textId="77777777" w:rsidR="00487AB6" w:rsidRDefault="00487AB6" w:rsidP="00487AB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5D7CBA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Garantia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86C5B5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5B9E4D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9x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D4B8E2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Guarantee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C55F77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EC15E6" w14:textId="77777777" w:rsidR="00487AB6" w:rsidRDefault="00487AB6" w:rsidP="00487AB6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487AB6" w14:paraId="40B3E4DE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1A01E" w14:textId="77777777" w:rsidR="00487AB6" w:rsidRDefault="00487AB6" w:rsidP="00487AB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879CA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4FA86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BACBD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A222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EB32B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C30AA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87AB6" w14:paraId="5F811ACE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FDCE8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99 02 000 000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A9C55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garantia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C1983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B65A5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7477B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guaranteeType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DF9AC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019F9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87AB6" w14:paraId="793B117D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EE3743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99 03 000 000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CAEACB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Referência da garantia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9E457D" w14:textId="583793EF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DC9AC9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2AEAB6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GuaranteeReference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7B0BDA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828BD4" w14:textId="77777777" w:rsidR="00487AB6" w:rsidRDefault="00487AB6" w:rsidP="00487AB6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487AB6" w14:paraId="3AC0F6AB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AE191" w14:textId="77777777" w:rsidR="00487AB6" w:rsidRDefault="00487AB6" w:rsidP="00487AB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C6CF1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C174B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6657F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09D64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2E084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C03F6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5D2D0BCD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3D32B" w14:textId="77777777" w:rsidR="00487AB6" w:rsidRDefault="00487AB6" w:rsidP="00487AB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8D251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94204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6966F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5C0EB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6D1BC" w14:textId="77777777" w:rsidR="00487AB6" w:rsidRPr="0006344C" w:rsidRDefault="00487AB6" w:rsidP="00487AB6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90C64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19651D4E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AAF83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99 03 069 000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BE79E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NRG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166A0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AD3E2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an..24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F2AB8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&lt;GRN&gt;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68F5E" w14:textId="77777777" w:rsidR="00487AB6" w:rsidRPr="00995338" w:rsidRDefault="00487AB6" w:rsidP="00487AB6">
            <w:pPr>
              <w:jc w:val="both"/>
              <w:rPr>
                <w:snapToGrid w:val="0"/>
                <w:szCs w:val="24"/>
              </w:rPr>
            </w:pPr>
            <w:r w:rsidRPr="00995338">
              <w:rPr>
                <w:snapToGrid w:val="0"/>
                <w:szCs w:val="24"/>
              </w:rPr>
              <w:t>Número de referência da garantia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6CE4C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483FE8A0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1F37B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99 03 070 000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68DB9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de acesso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7DC74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13DB6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9345A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accessCode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A343D" w14:textId="77777777" w:rsidR="00487AB6" w:rsidRPr="0006344C" w:rsidRDefault="00487AB6" w:rsidP="00487AB6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2F64E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1435D241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C173E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99 03 012 000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48C8C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Moeda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0CDB2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002CD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43D9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currencyCode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F9959" w14:textId="77777777" w:rsidR="00487AB6" w:rsidRDefault="00487AB6" w:rsidP="00487AB6">
            <w:pPr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Nacionalmente só moeda "EUR"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ACA0B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04CBE8F9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FBB50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99 03 071 000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1D2A5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 a cobrir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AAAAE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2AB88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B3D7A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amountToBeCovered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22638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11553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6311A1A0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B54771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99 03 072 000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826941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Estância aduaneira de garantia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0CCD15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24A31B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91FBAE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CustomsOfficeOfGuarantee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7116E1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879951" w14:textId="77777777" w:rsidR="00487AB6" w:rsidRDefault="00487AB6" w:rsidP="00487AB6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487AB6" w14:paraId="278925BF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251DD" w14:textId="77777777" w:rsidR="00487AB6" w:rsidRDefault="00487AB6" w:rsidP="00487AB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B63D9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707E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28ADC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5E1C8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3708C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1A239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052D1AFD" w14:textId="77777777" w:rsidTr="00CC79F5">
        <w:trPr>
          <w:trHeight w:val="8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79DD56" w14:textId="77777777" w:rsidR="00487AB6" w:rsidRDefault="00487AB6" w:rsidP="00487AB6">
            <w:pPr>
              <w:jc w:val="both"/>
              <w:rPr>
                <w:snapToGrid w:val="0"/>
                <w:sz w:val="10"/>
                <w:szCs w:val="10"/>
              </w:rPr>
            </w:pPr>
            <w:r>
              <w:rPr>
                <w:snapToGrid w:val="0"/>
                <w:sz w:val="10"/>
                <w:szCs w:val="10"/>
              </w:rPr>
              <w:t> </w:t>
            </w:r>
          </w:p>
        </w:tc>
      </w:tr>
      <w:tr w:rsidR="00487AB6" w14:paraId="504F2B1E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12138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99 03 073 000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43BDB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Outra referência da garantia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92A95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370CA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AED59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otherGuaranteeReference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01B77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A7D8B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2EB8CFEB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35EDC7" w14:textId="77777777" w:rsidR="00487AB6" w:rsidRDefault="00487AB6" w:rsidP="00487AB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EF9089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Moeda de câmbio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8895CF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E80F52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A0B6ED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CurrencyExchange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965892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D0B4E7" w14:textId="77777777" w:rsidR="00487AB6" w:rsidRDefault="00487AB6" w:rsidP="00487AB6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487AB6" w14:paraId="17B71BBC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D4796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14 17 000 000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FF778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Unidade monetária interna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5965A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5F0C9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30CAF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internalCurrencyUnit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A8238" w14:textId="77777777" w:rsidR="00487AB6" w:rsidRDefault="00487AB6" w:rsidP="00487AB6">
            <w:pPr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Não preencher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286B8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87AB6" w14:paraId="30E37464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FBB6F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14 09 000 000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67DBE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Taxa de câmbio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2DBDC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947E3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n..12,5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79572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exchangeRate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D2948" w14:textId="77777777" w:rsidR="00487AB6" w:rsidRDefault="00487AB6" w:rsidP="00487AB6">
            <w:pPr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Não preencher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57417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87AB6" w14:paraId="7775A86A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F4F899" w14:textId="77777777" w:rsidR="00487AB6" w:rsidRDefault="00487AB6" w:rsidP="00487AB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F1B802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Diferimento de pagamento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2D07F0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96222E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9x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AA2E0D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DeferredPayment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B5A5C7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A5A347" w14:textId="77777777" w:rsidR="00487AB6" w:rsidRDefault="00487AB6" w:rsidP="00487AB6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487AB6" w14:paraId="72360997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AF19A" w14:textId="77777777" w:rsidR="00487AB6" w:rsidRDefault="00487AB6" w:rsidP="00487AB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38DF7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A21AA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A1D92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D4754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625EE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9C8B8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87AB6" w14:paraId="25CFF496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AE264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12 10 000 000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BC59D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Diferimento de pagamento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8BCC0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DEBBC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99144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deferredPayment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6D536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E6E07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87AB6" w14:paraId="6DBF2FF8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6E3A7" w14:textId="77777777" w:rsidR="00487AB6" w:rsidRDefault="00487AB6" w:rsidP="00487AB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84A3E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51ECA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B055E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9ED1F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A8F69" w14:textId="77777777" w:rsidR="00487AB6" w:rsidRPr="0006344C" w:rsidRDefault="00487AB6" w:rsidP="00487AB6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C7E1F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87AB6" w14:paraId="305C2335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A02C96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14 13 000 000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DB5B1F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Taxas postais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438BED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5BF0DF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345289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PostalCharges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4F1C19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F5D794" w14:textId="77777777" w:rsidR="00487AB6" w:rsidRDefault="00487AB6" w:rsidP="00487AB6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487AB6" w14:paraId="24FC5E29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F64F2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14 13 012 000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076B3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Moeda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68240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FA732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DE9C0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currency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D5A9F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A4095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87AB6" w14:paraId="525C7D82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5100F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14 13 014 000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5B5AA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706A9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766C5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E8A8E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2E26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52300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87AB6" w14:paraId="37D85A8A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47BB25" w14:textId="77777777" w:rsidR="00487AB6" w:rsidRDefault="00487AB6" w:rsidP="00487AB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E348E3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Remessa de mercadorias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70337C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74022D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9999x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8441EE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GoodsShipment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E2092C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86C249" w14:textId="77777777" w:rsidR="00487AB6" w:rsidRDefault="00487AB6" w:rsidP="00487AB6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487AB6" w14:paraId="0D035CBA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628D1" w14:textId="77777777" w:rsidR="00487AB6" w:rsidRDefault="00487AB6" w:rsidP="00487AB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894BF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F2D6B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E3E09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EA2C7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79F62" w14:textId="77777777" w:rsidR="00487AB6" w:rsidRPr="0006344C" w:rsidRDefault="00487AB6" w:rsidP="00487AB6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Nesta fase não preencher. Apenas utilizar nas declarações complementares recapitulativas.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A4C71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87AB6" w14:paraId="4A03BFDA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8FE98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14 05 000 000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C01CE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Moeda de faturação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E2DF4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5B59E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54F49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invoiceCurrency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F51AC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D2F7D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87AB6" w14:paraId="5EFBB0D6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3E856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14 06 000 000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4F26D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 total faturado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50881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40C96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3BA85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totalAmountInvoiced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76CF6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C01BE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87AB6" w14:paraId="3B100799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BE146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99 05 000 000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E2AF8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 w:rsidRPr="002953B3">
              <w:rPr>
                <w:b/>
                <w:bCs/>
                <w:color w:val="000000"/>
                <w:szCs w:val="24"/>
              </w:rPr>
              <w:t>Natureza da transação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365B4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17CA9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84A2B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natureOfTransaction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2273E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84447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87AB6" w14:paraId="0F01D4CA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04E13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15 09 000 000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020CB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de aceitação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6E92E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C76F5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an..19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C688D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acceptanceDate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3B101" w14:textId="77777777" w:rsidR="00487AB6" w:rsidRPr="0006344C" w:rsidRDefault="00487AB6" w:rsidP="00487AB6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dados só deverá ser utilizado nas declarações complementares.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A4DA7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87AB6" w14:paraId="4B0FB1FE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4D0A0C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13 14 000 000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873ED6" w14:textId="77777777" w:rsidR="00487AB6" w:rsidRPr="0006344C" w:rsidRDefault="00487AB6" w:rsidP="00487AB6">
            <w:r w:rsidRPr="0006344C">
              <w:rPr>
                <w:b/>
                <w:bCs/>
                <w:snapToGrid w:val="0"/>
                <w:color w:val="0000FF"/>
              </w:rPr>
              <w:t>Outros intervenientes na cadeia logística</w:t>
            </w:r>
            <w:r w:rsidRPr="0006344C"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824E5E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F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052F96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FF5341" w14:textId="7743F7BC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AdditionalSupplyChainActor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299C35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5A94EA" w14:textId="77777777" w:rsidR="00487AB6" w:rsidRDefault="00487AB6" w:rsidP="00487AB6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487AB6" w14:paraId="6E1D8667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C4713" w14:textId="77777777" w:rsidR="00487AB6" w:rsidRDefault="00487AB6" w:rsidP="00487AB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F69AA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5565A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EB25A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D29F9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FF1ED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0DAFA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0324AD84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A1899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13 14 031 000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E9719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Função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77B1D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AE9FE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F82AD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&lt;role&gt;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4F2AE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EA9CC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5CC9FA5C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14020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13 14 017 000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5D4AE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D0BDF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D6319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F7DEF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F4171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E8390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0CBEA711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968D76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13 09 000 000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BDD33D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Comprador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5DB02A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3C0F67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27BB95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Buyer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5422CF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C85DAD" w14:textId="77777777" w:rsidR="00487AB6" w:rsidRDefault="00487AB6" w:rsidP="00487AB6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487AB6" w14:paraId="3087B309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BFC43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13 09 016 000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95BF4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9494D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DE884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DC5C1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840A0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406DA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4795D4F4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C31F1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13 09 017 000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4C3F0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DC2C7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6180C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55056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7D420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1A438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2565923F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1781F6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13 09 018 000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E194BB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13A606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D4F0BA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23BA0D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A5848D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DAEA90" w14:textId="77777777" w:rsidR="00487AB6" w:rsidRDefault="00487AB6" w:rsidP="00487AB6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487AB6" w14:paraId="2341FCD0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83F25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13 09 018 019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B5A7E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B4467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BF8D7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60647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BB825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441EC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630CF032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C77A1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13 09 018 020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61A93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6775B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DC4DC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60DDB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E4D9E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4960A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799FF614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7A3F5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13 09 018 021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98FCC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5BE1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79E41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F0373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41278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54835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0ED47FE9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05036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13 09 018 022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1CD4E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E1130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62EFD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55D80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0DD2D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F3D7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5CCDC274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3BCA6A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13 08 000 000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D103E5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Vendedor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8F5BA8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BC1259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18C3C4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Seller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1AEB2D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BD074C" w14:textId="77777777" w:rsidR="00487AB6" w:rsidRDefault="00487AB6" w:rsidP="00487AB6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487AB6" w14:paraId="6FD65D1F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9BFCB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13 08 016 000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FBEE9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BED9F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7EC11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81308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EDEFE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D7BE2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2A5D52D6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F6E2B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13 08 017 000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21D80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25B9D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18501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851A6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148C9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2E0D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11193EEC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3F925D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13 08 018 000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DEE395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CDB740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FBF048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3DF8C8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7E0FF7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371B25" w14:textId="77777777" w:rsidR="00487AB6" w:rsidRDefault="00487AB6" w:rsidP="00487AB6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487AB6" w14:paraId="68D28BBC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FAD78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13 08 018 019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E7DE0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FFDCD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86C07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5181E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B0CFD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E3ACC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76577007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78D27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13 08 018 020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EF38E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22EBA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792DA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983A5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C3198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7A08F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1DBA383A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1B3D5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13 08 018 021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CAC74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088D9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DB34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C22B9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CDBF7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F5485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51D7A382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BCE9B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13 08 018 022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1D95D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CA272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0CB33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050EC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D4F10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F1724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76A99F35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A88D7D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13 01 000 000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48D764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Exportador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7BEF24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9233C9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D97B96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Exporter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6713F8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75C8EB" w14:textId="77777777" w:rsidR="00487AB6" w:rsidRDefault="00487AB6" w:rsidP="00487AB6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487AB6" w14:paraId="294963E6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DAB2A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13 01 016 000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C4E4A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4332A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BBAA3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3B3BD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3402A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15151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50DC3765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A2F5D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13 01 017 000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8078E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6CDB2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DE9EC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3EEC7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C45CC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E868B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696B4B99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4600AD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lastRenderedPageBreak/>
              <w:t xml:space="preserve">13 01 018 000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94B54E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FC3D9D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D4866E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35EDFF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F826C8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F483A6" w14:textId="77777777" w:rsidR="00487AB6" w:rsidRDefault="00487AB6" w:rsidP="00487AB6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487AB6" w14:paraId="6D0297A7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013AF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13 01 018 019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FF804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A8A51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92F9A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3E92E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5796E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04421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78917C75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0D091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13 01 018 020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DF78F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EFB38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87E1E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B1885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87512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FE358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3564DFAD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09E60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13 01 018 021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884BF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94BE1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103AA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63F4B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6CC02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D3632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26E3C15C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5BC92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13 01 018 022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02D3D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47545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3B87F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9D793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FEA8F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646B8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310A8CD1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7DA8F6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14 01 000 000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C7A43C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Condições de entrega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F4547C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59E5D9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D396A4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DeliveryTerms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46DF21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EACEC1" w14:textId="77777777" w:rsidR="00487AB6" w:rsidRDefault="00487AB6" w:rsidP="00487AB6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487AB6" w14:paraId="12D2491B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90B6F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14 01 035 000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8958A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INCOTERM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D9E7B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5BC3D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324D6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incotermCode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8F3D1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E7D1A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2AC78C86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B518C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14 01 036 000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43F4C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UN/LOCODE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D45D7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D0D10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B1559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&lt;UNLOCODE&gt;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EDECF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67F1F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5EE52100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6B65D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14 01 020 000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EE4C7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B7BB6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5D1A8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8DA05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0D04E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3F5AF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5126D91F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FE275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14 01 037 000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F53BC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Localização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C13BD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F53A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59B6B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location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8408B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10B2F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25E647B4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46C4D" w14:textId="77777777" w:rsidR="00487AB6" w:rsidRDefault="00487AB6" w:rsidP="00487AB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BB158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Texto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F61F9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E619A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32A1D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text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353DB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4D0AD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07A8418D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59897A" w14:textId="77777777" w:rsidR="00487AB6" w:rsidRDefault="00487AB6" w:rsidP="00487AB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FBD2EE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País de expedição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D7C47C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99A296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FF30A8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CountryOfDispatch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FA608B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568138" w14:textId="77777777" w:rsidR="00487AB6" w:rsidRDefault="00487AB6" w:rsidP="00487AB6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487AB6" w14:paraId="3EE5CA65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7699B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16 06 000 000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B3FAB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 de expedição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64D39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D7633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C4AFC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countryOfDispatch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571D4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C820C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5EEF5512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925BD6" w14:textId="77777777" w:rsidR="00487AB6" w:rsidRDefault="00487AB6" w:rsidP="00487AB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D9DDBC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Destino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1C4998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400CF5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3DEA71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Destination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57F047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A9BE1D" w14:textId="77777777" w:rsidR="00487AB6" w:rsidRDefault="00487AB6" w:rsidP="00487AB6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487AB6" w14:paraId="2D086584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F7B04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16 03 000 000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F1C5F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 de destino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05322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22B67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7BF32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countryOfDestination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EC485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5F6C3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76715274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B4827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16 04 000 000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BD9C8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Região de destino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EB0C9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0F4C6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B1D2E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regionOfDestination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B51F6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44BEC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170AF74E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53568" w14:textId="77777777" w:rsidR="00487AB6" w:rsidRDefault="00487AB6" w:rsidP="00487AB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ECDFE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162D0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8A1B9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12014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8925A" w14:textId="77777777" w:rsidR="00487AB6" w:rsidRPr="0006344C" w:rsidRDefault="00487AB6" w:rsidP="00487AB6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386E6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716188A5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BE2555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12 11 000 000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AAF7FD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Entreposto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F84AAD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55974E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9A579C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Warehouse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1FF86E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8A5812" w14:textId="77777777" w:rsidR="00487AB6" w:rsidRDefault="00487AB6" w:rsidP="00487AB6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487AB6" w14:paraId="308DC836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4278A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12 11 002 000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DADE1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454ED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AC6D0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9F4AD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C65E3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DBBE2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40F35526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683E0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12 11 015 000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E146D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24A39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6687D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35FF3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4AD45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7E830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03177D07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16793B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12 01 000 000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35B1E3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Documentos precedentes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F6290D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91E4E3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06BA65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PreviousDocument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299E0B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A0CE4F" w14:textId="77777777" w:rsidR="00487AB6" w:rsidRDefault="00487AB6" w:rsidP="00487AB6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487AB6" w14:paraId="752D5D5E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41E3B" w14:textId="77777777" w:rsidR="00487AB6" w:rsidRDefault="00487AB6" w:rsidP="00487AB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8891C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0F98B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24BCB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2A627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D063A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4B3AA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6AB4CD52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3CC77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12 01 001 000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7F208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CFFF6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45F26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32C65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ACE45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81404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50688B5B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5A3E6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12 01 002 000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719D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C83AD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4766A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F9002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46BDA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A5CD8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50B577D6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70770" w14:textId="77777777" w:rsidR="00487AB6" w:rsidRDefault="00487AB6" w:rsidP="00487AB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5244F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ED59E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61651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30E73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E1045" w14:textId="77777777" w:rsidR="00487AB6" w:rsidRPr="0006344C" w:rsidRDefault="00487AB6" w:rsidP="00487AB6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2ED46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46844166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C32BAD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12 02 000 000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6F6B02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Informação adicional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68F96E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35B24C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05F66F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AdditionalInformation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CBDE95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26E74D" w14:textId="77777777" w:rsidR="00487AB6" w:rsidRDefault="00487AB6" w:rsidP="00487AB6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487AB6" w14:paraId="771B276C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CA62" w14:textId="77777777" w:rsidR="00487AB6" w:rsidRDefault="00487AB6" w:rsidP="00487AB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9F3C2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9315D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7BF77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8E351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55EE9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6EB3C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302B991D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45723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12 02 008 000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FD21F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CEB7D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320E7" w14:textId="522CC120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23FEB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AF9E7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20376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1CAB6759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DBFCF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12 02 009 000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42C9C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Texto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0304A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97C00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6BBCF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text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FA355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9C806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7F145376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87AA6" w14:textId="77777777" w:rsidR="00487AB6" w:rsidRDefault="00487AB6" w:rsidP="00487AB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630C9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A59E0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6AB76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C937A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27F57" w14:textId="77777777" w:rsidR="00487AB6" w:rsidRPr="0006344C" w:rsidRDefault="00487AB6" w:rsidP="00487AB6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C2C82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3DEA31D4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D2C6B5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12 03 000 000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1DFCE0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Documentos de suporte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7ADF2A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D0142A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A27B27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SupportingDocument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5B7696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E1363A" w14:textId="77777777" w:rsidR="00487AB6" w:rsidRDefault="00487AB6" w:rsidP="00487AB6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487AB6" w14:paraId="3402E8E7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54ED" w14:textId="77777777" w:rsidR="00487AB6" w:rsidRDefault="00487AB6" w:rsidP="00487AB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E9CE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A5848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990D4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60A94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0A962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ED15E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26F4F178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DB304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12 03 001 000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99D23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E04C9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A47EC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5E55B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8582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AC7EF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47286FA9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053AD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12 03 002 000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C779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F4C91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927D4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998A1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11D33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9F6A8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52BCE277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07E0F" w14:textId="77777777" w:rsidR="00487AB6" w:rsidRDefault="00487AB6" w:rsidP="00487AB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0F339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F893B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066C4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327DF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D7878" w14:textId="77777777" w:rsidR="00487AB6" w:rsidRPr="0006344C" w:rsidRDefault="00487AB6" w:rsidP="00487AB6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36100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765314F5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8C22D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E151D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Designação da entidade emissora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CA812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8664D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94E72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issuingAuthorityName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34748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23CCB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40F5EB45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7EA58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12 03 011 000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62F2E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de validade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C98E7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2C1AB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an10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C783E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dateOfValidity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DA20F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F1AD9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5952CAD3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F9A3F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12 03 013 000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D371B" w14:textId="77777777" w:rsidR="00487AB6" w:rsidRPr="0006344C" w:rsidRDefault="00487AB6" w:rsidP="00487AB6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color w:val="000000"/>
                <w:szCs w:val="24"/>
              </w:rPr>
              <w:t>Número da linha da adição no documento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7E6F1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3871D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33C06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documentLineItemNumber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29FDF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C2B39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651909EE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3BE56F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12 04 000 000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DDA992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Referências adicionais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BEFC24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DBAA19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1963B0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AdditionalReference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123247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1F9161" w14:textId="77777777" w:rsidR="00487AB6" w:rsidRDefault="00487AB6" w:rsidP="00487AB6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487AB6" w14:paraId="5D912594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EEB8C" w14:textId="77777777" w:rsidR="00487AB6" w:rsidRDefault="00487AB6" w:rsidP="00487AB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F058B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47B5E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D7EC6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51932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44D88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F475B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1DD8CC8A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B8F76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12 04 001 000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5C89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9D63A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C3C79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8B9C8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C26F7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FAE91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13F1CC5F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B9823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12 04 002 000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82D91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8C5A7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3776D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96FB0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E534F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EC32A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32789AEE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A0F23" w14:textId="77777777" w:rsidR="00487AB6" w:rsidRDefault="00487AB6" w:rsidP="00487AB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37526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21EEE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9480F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E38C0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3D44C" w14:textId="77777777" w:rsidR="00487AB6" w:rsidRPr="0006344C" w:rsidRDefault="00487AB6" w:rsidP="00487AB6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44A70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5236C4B9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DC7A32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14 04 000 000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48B2EB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Acréscimos e deduções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04CAA5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DEFDA7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B59DC1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AdditionsAndDeductions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719D6D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B12DCC" w14:textId="77777777" w:rsidR="00487AB6" w:rsidRDefault="00487AB6" w:rsidP="00487AB6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487AB6" w14:paraId="750DF7DA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5D057" w14:textId="77777777" w:rsidR="00487AB6" w:rsidRDefault="00487AB6" w:rsidP="00487AB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658FF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0FBBC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657FB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9F53F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27383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64B93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7CF9F5CD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A61E8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14 04 008 000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C77D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3E7D1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11BDD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6A615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E4155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D1B38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1AF6D51C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7BE19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14 04 014 000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48C09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D35FF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D53E0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782DA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3D42A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F2978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1D926767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5A5809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13 16 000 000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F001F9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Referências fiscais adicionais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8889D9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1CFBE3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F7F3D5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AdditionalFiscalReference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51F27C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D02E71" w14:textId="77777777" w:rsidR="00487AB6" w:rsidRDefault="00487AB6" w:rsidP="00487AB6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487AB6" w14:paraId="090DF3E2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59B0C" w14:textId="77777777" w:rsidR="00487AB6" w:rsidRDefault="00487AB6" w:rsidP="00487AB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9D52B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39E7C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3E4B2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95ED9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89109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D6D2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3DC1F7CE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1E46A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13 16 031 000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4A302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Função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E37CC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F9688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E97FA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&lt;role&gt;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930FA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8DAE3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07F104D5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C5C4C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13 16 034 000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DADDE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 IVA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40AD3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FE6CB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5BEAD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VATIdentificationNumber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0F73F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A043B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1E5B96FE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53181A" w14:textId="77777777" w:rsidR="00487AB6" w:rsidRDefault="00487AB6" w:rsidP="00487AB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D0642E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Remessa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9FFE2B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E6A012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97B451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Consignment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ED8933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B55A72" w14:textId="77777777" w:rsidR="00487AB6" w:rsidRDefault="00487AB6" w:rsidP="00487AB6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487AB6" w14:paraId="3A9C0C00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C3E01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12 08 000 000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37AE3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referência/NRUR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E3E17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DA37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02C00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referenceNumberUCR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4C26F" w14:textId="77777777" w:rsidR="00487AB6" w:rsidRDefault="00487AB6" w:rsidP="00487AB6">
            <w:pPr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Utilização livre pelo Operador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3EC45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63642204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53C70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19 01 000 000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C3F67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Indicador de contentor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8F410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7D2A4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8CCB2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containerIndicator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1B0D1" w14:textId="77777777" w:rsidR="00487AB6" w:rsidRPr="006E0939" w:rsidRDefault="00487AB6" w:rsidP="00487AB6">
            <w:pPr>
              <w:jc w:val="both"/>
              <w:rPr>
                <w:rFonts w:cs="Arial"/>
                <w:sz w:val="16"/>
                <w:szCs w:val="16"/>
              </w:rPr>
            </w:pPr>
            <w:r w:rsidRPr="006E0939">
              <w:rPr>
                <w:color w:val="000000"/>
                <w:szCs w:val="24"/>
              </w:rPr>
              <w:t>0 –</w:t>
            </w:r>
            <w:r>
              <w:rPr>
                <w:color w:val="000000"/>
                <w:szCs w:val="24"/>
              </w:rPr>
              <w:t xml:space="preserve"> </w:t>
            </w:r>
            <w:r w:rsidRPr="006E0939">
              <w:rPr>
                <w:color w:val="000000"/>
                <w:szCs w:val="24"/>
              </w:rPr>
              <w:t>Mercadorias não transportadas em contentores;</w:t>
            </w:r>
            <w:r w:rsidRPr="006E0939">
              <w:rPr>
                <w:color w:val="000000"/>
                <w:szCs w:val="24"/>
              </w:rPr>
              <w:br/>
              <w:t>1</w:t>
            </w:r>
            <w:r>
              <w:rPr>
                <w:color w:val="000000"/>
                <w:szCs w:val="24"/>
              </w:rPr>
              <w:t xml:space="preserve"> </w:t>
            </w:r>
            <w:r w:rsidRPr="006E0939">
              <w:rPr>
                <w:color w:val="000000"/>
                <w:szCs w:val="24"/>
              </w:rPr>
              <w:t>–</w:t>
            </w:r>
            <w:r>
              <w:rPr>
                <w:color w:val="000000"/>
                <w:szCs w:val="24"/>
              </w:rPr>
              <w:t xml:space="preserve"> </w:t>
            </w:r>
            <w:r w:rsidRPr="006E0939">
              <w:rPr>
                <w:color w:val="000000"/>
                <w:szCs w:val="24"/>
              </w:rPr>
              <w:t>Mercadorias transportadas em contentores.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907FD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62AE65DE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9DAA2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19 03 000 000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530E6" w14:textId="77777777" w:rsidR="00487AB6" w:rsidRPr="0006344C" w:rsidRDefault="00487AB6" w:rsidP="00487AB6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color w:val="000000"/>
                <w:szCs w:val="24"/>
              </w:rPr>
              <w:t>Modo de transporte na fronteira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1BC4C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19A28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3D59B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modeOfTransportAtTheBorder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69CC9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9A011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61C500D2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6F09B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19 04 000 000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946EB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Modo de transporte interior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292B1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26ABD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5B7B8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inlandModeOfTransport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5C66B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9AFAB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0EA40FE4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D5FFD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18 04 000 000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855BC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Massa bruta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DEB8E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293C2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B45E8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grossMass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59340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EBA0C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363D3545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0253C7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19 07 000 000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54CABE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Equipamento de transporte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F29F82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DE18D1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9999x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6AD48F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TransportEquipment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692221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4F1DF6" w14:textId="77777777" w:rsidR="00487AB6" w:rsidRDefault="00487AB6" w:rsidP="00487AB6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487AB6" w14:paraId="112ECF47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155CE" w14:textId="77777777" w:rsidR="00487AB6" w:rsidRDefault="00487AB6" w:rsidP="00487AB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5B374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22708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03918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B29BB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CC6DF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62DFA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1F855B25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28938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19 07 063 000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70C8C" w14:textId="77777777" w:rsidR="00487AB6" w:rsidRPr="0006344C" w:rsidRDefault="00487AB6" w:rsidP="00487AB6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color w:val="000000"/>
                <w:szCs w:val="24"/>
              </w:rPr>
              <w:t>Número de identificação do contentor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94395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2741C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D2CDD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containerIdentificationNumber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EFA32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116D2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02955F5B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0660A6" w14:textId="77777777" w:rsidR="00487AB6" w:rsidRDefault="00487AB6" w:rsidP="00487AB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B6A1B6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Referência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66A20E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63ABE1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9999x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C5CACD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GoodsReference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020240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1D1AAF" w14:textId="77777777" w:rsidR="00487AB6" w:rsidRDefault="00487AB6" w:rsidP="00487AB6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487AB6" w14:paraId="68C95711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7C6E1" w14:textId="77777777" w:rsidR="00487AB6" w:rsidRDefault="00487AB6" w:rsidP="00487AB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56EA6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296AC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AF916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2881A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C0F61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6F672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487AB6" w14:paraId="4E3C33B5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E1759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19 07 044 000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26197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 w:rsidRPr="006C19C8">
              <w:rPr>
                <w:b/>
                <w:bCs/>
                <w:color w:val="000000"/>
                <w:szCs w:val="24"/>
              </w:rPr>
              <w:t>Número da adição da declaração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6906F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FBD1A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672ED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declarationGoodsItemNumber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3B7E6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2EF8A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487AB6" w14:paraId="4092F7DE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9897E5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lastRenderedPageBreak/>
              <w:t xml:space="preserve">16 15 000 000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0810AB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Localização das mercadorias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746049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9ECD7F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3E8070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LocationOfGoods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D239D5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015E7F" w14:textId="77777777" w:rsidR="00487AB6" w:rsidRDefault="00487AB6" w:rsidP="00487AB6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487AB6" w14:paraId="2F22BA32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BCF4C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16 15 045 000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C73AB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localização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E57E2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E8777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FBE91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typeOfLocation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E8E73" w14:textId="77777777" w:rsidR="00487AB6" w:rsidRPr="0006344C" w:rsidRDefault="00487AB6" w:rsidP="00487AB6">
            <w:pPr>
              <w:jc w:val="both"/>
              <w:rPr>
                <w:color w:val="000000"/>
              </w:rPr>
            </w:pPr>
            <w:r w:rsidRPr="005D7CE6">
              <w:rPr>
                <w:color w:val="000000"/>
              </w:rPr>
              <w:t>Lista de Códigos: A - Localização designada B - Local autorizado C - Local aprovado D - Outros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BC073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22305248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DCF67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16 15 046 000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A9EF3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de identificação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A5C5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45A12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046C5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qualifierOfIdentification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7D26C" w14:textId="77777777" w:rsidR="00487AB6" w:rsidRPr="0006344C" w:rsidRDefault="00487AB6" w:rsidP="00487AB6">
            <w:pPr>
              <w:jc w:val="both"/>
              <w:rPr>
                <w:color w:val="000000"/>
              </w:rPr>
            </w:pPr>
            <w:r w:rsidRPr="00553D5D">
              <w:rPr>
                <w:color w:val="000000"/>
              </w:rPr>
              <w:t>Da lista de códigos disponíveis apenas o código V, Y e Z podem ser utilizados nacionalmente: T - Endereço de código postal U - UN/LOCODE V - Identificador da estância aduaneira W - Coordenadas GNSS X - Número EORI Y - Número da Autorização Z - Endereço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077CB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5A802DCB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15C17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16 15 036 000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6A038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UN/LOCODE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D5138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1B91E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7A3C4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&lt;UNLOCODE&gt;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27763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ADAFF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103952FF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9B7B1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16 15 052 000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8A6D7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da autorização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56006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18F75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96E11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authorisationNumber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0780B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9E6D5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6095CF7A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1BD68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16 15 053 000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BFE2C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 adicional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2AB17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A5851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ACF6C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additionalIdentifier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464AE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7708F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6C743581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4557A1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16 15 047 000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3FB34C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Estância aduaneira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CE5589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B4240A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D7611B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CustomsOffice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B541F7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B095EC" w14:textId="77777777" w:rsidR="00487AB6" w:rsidRDefault="00487AB6" w:rsidP="00487AB6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487AB6" w14:paraId="5262E7F3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58D99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16 15 047 001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60A9D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1EF52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6DECD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E3949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8850D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53444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487AB6" w14:paraId="1AEC13A3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69278D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16 15 048 000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1F10A2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GNSS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CDEA79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A8F2B6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73DFEC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&lt;GNSS&gt;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623639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C73293" w14:textId="77777777" w:rsidR="00487AB6" w:rsidRDefault="00487AB6" w:rsidP="00487AB6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487AB6" w14:paraId="6192F2AE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A0CB5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16 15 048 049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67A50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Latitude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EFA98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08783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B94D1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&lt;latitude&gt;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8E2CE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1BA3F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487AB6" w14:paraId="5AA1882A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4D759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16 15 048 050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65EE0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Longitude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2A6A4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FD7AA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178CA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&lt;longitude&gt;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3A3AA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A9922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487AB6" w14:paraId="565513E5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F192CC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lastRenderedPageBreak/>
              <w:t xml:space="preserve">16 15 051 000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993FED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Operador económico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363A32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636B81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1FF772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EconomicOperator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64CA7A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B859AD" w14:textId="77777777" w:rsidR="00487AB6" w:rsidRDefault="00487AB6" w:rsidP="00487AB6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487AB6" w14:paraId="6FED26EB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90E10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16 15 051 017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D356F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7B0F3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C3B02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0A8AC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3AC85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E4295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487AB6" w14:paraId="5314B07F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FAE893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16 15 018 000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B93C1F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4460AE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3DD0F2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85B6AB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BDA765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CBAF66" w14:textId="77777777" w:rsidR="00487AB6" w:rsidRDefault="00487AB6" w:rsidP="00487AB6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487AB6" w14:paraId="4506C000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3ED2C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16 15 018 019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EA68D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82279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F5F17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FB4BE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5D07C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C21BB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487AB6" w14:paraId="511FFA95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09B44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16 15 018 021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13C52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3ED9B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F28A7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7643D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D3C45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E012E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487AB6" w14:paraId="4659474E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CFACC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16 15 018 022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E47B1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11423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E5D74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41AB6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17D5A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2B93F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487AB6" w14:paraId="07364279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155A0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16 15 018 020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EBBB5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EDC3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537F8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0EEC0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4046E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AD124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487AB6" w14:paraId="7F9EEA7B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A0E11E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16 15 081 000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E9087B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Endereço - Código Postal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F6FC39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36F0A0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B9F367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PostcodeAddress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BBA8FC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4E9B0C" w14:textId="77777777" w:rsidR="00487AB6" w:rsidRDefault="00487AB6" w:rsidP="00487AB6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487AB6" w14:paraId="1AD44470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669B2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16 15 081 021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192A1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2F079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1E76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D59CC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AEB83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9B290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487AB6" w14:paraId="233D0327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2358F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16 15 081 025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D839E" w14:textId="77777777" w:rsidR="00487AB6" w:rsidRDefault="00487AB6" w:rsidP="00487AB6">
            <w:pPr>
              <w:rPr>
                <w:b/>
                <w:color w:val="000000"/>
              </w:rPr>
            </w:pPr>
            <w:r w:rsidRPr="4B269785">
              <w:rPr>
                <w:b/>
                <w:color w:val="000000" w:themeColor="text1"/>
              </w:rPr>
              <w:t>Número da porta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F27FA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D8B04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B198D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houseNumber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03539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6C76B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487AB6" w14:paraId="4CEDC363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EBA3E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16 15 081 020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BDCE1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55D0F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FE090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6E587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05792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C2254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487AB6" w14:paraId="01247C08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6D82C2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19 06 000 000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3E257D" w14:textId="77777777" w:rsidR="00487AB6" w:rsidRPr="0006344C" w:rsidRDefault="00487AB6" w:rsidP="00487AB6">
            <w:r w:rsidRPr="0006344C">
              <w:rPr>
                <w:b/>
                <w:bCs/>
                <w:snapToGrid w:val="0"/>
                <w:color w:val="0000FF"/>
              </w:rPr>
              <w:t>Meio de transporte à chegada</w:t>
            </w:r>
            <w:r w:rsidRPr="0006344C"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312484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52E2C0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D1B0E7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ArrivalTransportMeans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7C3688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44C41D" w14:textId="77777777" w:rsidR="00487AB6" w:rsidRDefault="00487AB6" w:rsidP="00487AB6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487AB6" w14:paraId="2213D20A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6FD2B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19 06 061 000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B58A6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identificação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4D19D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A50CC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A7701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typeOfIdentification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4337B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7F8E1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1A5AD88D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D9EAD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19 06 017 000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D32E8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6C306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4A7BB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36FCC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4CE28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5C7B2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53F26C79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324774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19 08 000 000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EC09C0" w14:textId="77777777" w:rsidR="00487AB6" w:rsidRPr="0006344C" w:rsidRDefault="00487AB6" w:rsidP="00487AB6">
            <w:r w:rsidRPr="0006344C">
              <w:rPr>
                <w:b/>
                <w:bCs/>
                <w:snapToGrid w:val="0"/>
                <w:color w:val="0000FF"/>
              </w:rPr>
              <w:t>Meio de transporte ativo na fronteira</w:t>
            </w:r>
            <w:r w:rsidRPr="0006344C"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3EF812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BFA4E7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260E01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ActiveBorderTransportMeans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F41F45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606AE9" w14:textId="77777777" w:rsidR="00487AB6" w:rsidRDefault="00487AB6" w:rsidP="00487AB6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487AB6" w14:paraId="6E5E97CB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334E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19 08 062 000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4E68B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Nacionalidade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D269C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EE66A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A761B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nationality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1BE8D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811C5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76BF139C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F22FCC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12 05 000 000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207210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Documento de transporte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C49831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0F7B7A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00AB8B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TransportDocument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C1E47D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6765F5" w14:textId="77777777" w:rsidR="00487AB6" w:rsidRDefault="00487AB6" w:rsidP="00487AB6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487AB6" w14:paraId="55A3EBF3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3CF0" w14:textId="77777777" w:rsidR="00487AB6" w:rsidRDefault="00487AB6" w:rsidP="00487AB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E8C8B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283AC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2026D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3D821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73D3B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4F912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2D49C040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F9CE7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12 05 001 000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2F24D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67081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6DA5C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3B890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C4E8B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E095B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00993E7B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12913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12 05 002 000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17EDE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CD0A2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CAEDA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CDB23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FD291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DBA19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549D6D24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FEAFA8" w14:textId="77777777" w:rsidR="00487AB6" w:rsidRDefault="00487AB6" w:rsidP="00487AB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A571A2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Adição de Mercadorias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0542A2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DA1CEF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9999x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950617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GoodsShipmentItem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179790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1E6F37" w14:textId="77777777" w:rsidR="00487AB6" w:rsidRDefault="00487AB6" w:rsidP="00487AB6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487AB6" w14:paraId="7B6DF639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0E7F4" w14:textId="77777777" w:rsidR="00487AB6" w:rsidRDefault="00487AB6" w:rsidP="00487AB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F485F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817FD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D1695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82B84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A5B8B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AF41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011C063C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BEFF4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11 03 000 000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143C6" w14:textId="77777777" w:rsidR="00487AB6" w:rsidRPr="0006344C" w:rsidRDefault="00487AB6" w:rsidP="00487AB6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color w:val="000000"/>
                <w:szCs w:val="24"/>
              </w:rPr>
              <w:t>Nº da adição da declaração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1DE7E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16043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6D809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declarationGoodsItemNumber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AA81D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02804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79B9D787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7EB0A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99 05 000 000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09DCD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 w:rsidRPr="00B62EB0">
              <w:rPr>
                <w:b/>
                <w:bCs/>
                <w:color w:val="000000"/>
                <w:szCs w:val="24"/>
              </w:rPr>
              <w:t>Natureza da transação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2852C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BB3EA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1E410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natureOfTransaction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6FB4E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3895F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15DEA07E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E43F6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99 06 000 000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22031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Valor estatístico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9B9E3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D1B3E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B1B4D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statisticalValue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32387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6C19F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43B3A4E5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FD04D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12 08 000 000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DB3D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referência/NRUR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56EA7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2DF0D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3BC28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referenceNumberUCR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1A7B" w14:textId="77777777" w:rsidR="00487AB6" w:rsidRDefault="00487AB6" w:rsidP="00487AB6">
            <w:pPr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Utilização livre pelo Operador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B342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613F5DDC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9CEB0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15 09 000 000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B2C8D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de aceitação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8E54E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1B122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an..19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55059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acceptanceDate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84EDB" w14:textId="77777777" w:rsidR="00487AB6" w:rsidRPr="0006344C" w:rsidRDefault="00487AB6" w:rsidP="00487AB6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dados só deverá ser utilizado nas declarações complementares.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61062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87AB6" w14:paraId="0E43D0C8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00AE17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12 12 000 000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239B25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Autorização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03BEC6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BA6DBA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102A1A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Authorisation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2BE8E6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92794B" w14:textId="77777777" w:rsidR="00487AB6" w:rsidRDefault="00487AB6" w:rsidP="00487AB6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487AB6" w14:paraId="2867A8FD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D5006" w14:textId="77777777" w:rsidR="00487AB6" w:rsidRDefault="00487AB6" w:rsidP="00487AB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3EF30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BEBB0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DA450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5880D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11F49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9EEB7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370FCC28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AC8D4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12 12 002 000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73B78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124E3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0FE72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E170E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76468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3A7F9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7284C8CA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7E60E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12 12 001 000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1AAE2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58D6D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F4299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AC3AC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15A07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78F64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6BE71689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E8F0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12 12 080 000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02D43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Titular da autorização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51060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1ECB9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33161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holderOfTheAuthorisation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A043F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1AC99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69A53A78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588560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11 09 000 000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01743D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Regime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D52320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B149BB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66733B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Procedure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5F98A4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6FAF4F" w14:textId="77777777" w:rsidR="00487AB6" w:rsidRDefault="00487AB6" w:rsidP="00487AB6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487AB6" w14:paraId="6FEA56F5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0675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11 09 001 000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16975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Regime solicitado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774C4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743B7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DAC61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requestedProcedure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AEA77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1C047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2A559EFA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6D5D1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11 09 002 000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55A1D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 w:rsidRPr="0017318C">
              <w:rPr>
                <w:b/>
                <w:bCs/>
                <w:color w:val="000000"/>
                <w:szCs w:val="24"/>
              </w:rPr>
              <w:t>Regime precedente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EE44D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928AD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A525C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previousProcedure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66147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E89B5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6BC96389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C09578" w14:textId="77777777" w:rsidR="00487AB6" w:rsidRDefault="00487AB6" w:rsidP="00487AB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32DC5C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Regime adicional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3C7F00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F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E10B14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72BD48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AdditionalProcedure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D443C8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391438" w14:textId="77777777" w:rsidR="00487AB6" w:rsidRDefault="00487AB6" w:rsidP="00487AB6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487AB6" w14:paraId="3F9DE8D3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C6BA4" w14:textId="77777777" w:rsidR="00487AB6" w:rsidRDefault="00487AB6" w:rsidP="00487AB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A4993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53B76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6D40A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69FC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BC708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F599E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487AB6" w14:paraId="169DDD1A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9CC1B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11 10 000 000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7FF67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Regime adicional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DD2DA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EFD7D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F8DD5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additionalProcedure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11405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9F661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487AB6" w14:paraId="69221A97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7FD92" w14:textId="77777777" w:rsidR="00487AB6" w:rsidRDefault="00487AB6" w:rsidP="00487AB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79CB0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2CCD3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8A008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0239B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2BCD7" w14:textId="77777777" w:rsidR="00487AB6" w:rsidRPr="0006344C" w:rsidRDefault="00487AB6" w:rsidP="00487AB6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33B2E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487AB6" w14:paraId="3EC6F328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630C9D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13 14 000 000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E7C33E" w14:textId="77777777" w:rsidR="00487AB6" w:rsidRPr="0006344C" w:rsidRDefault="00487AB6" w:rsidP="00487AB6">
            <w:r w:rsidRPr="0006344C">
              <w:rPr>
                <w:b/>
                <w:bCs/>
                <w:snapToGrid w:val="0"/>
                <w:color w:val="0000FF"/>
              </w:rPr>
              <w:t>Outros intervenientes na cadeia logística</w:t>
            </w:r>
            <w:r w:rsidRPr="0006344C"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3A040D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F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BA6174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398D5D" w14:textId="3F80C36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AdditionalSupplyChainActor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F0E3AE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5B5B36" w14:textId="77777777" w:rsidR="00487AB6" w:rsidRDefault="00487AB6" w:rsidP="00487AB6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487AB6" w14:paraId="7E62D0F7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B2121" w14:textId="77777777" w:rsidR="00487AB6" w:rsidRDefault="00487AB6" w:rsidP="00487AB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2DE2F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279D4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8A22A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21188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753F1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C0D9B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0915410A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795E2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13 14 031 000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DC635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Função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9C78F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9666F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B6D9D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&lt;role&gt;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91034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F7196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4BC2D005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CE34B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13 14 017 000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872BC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682DE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7600E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CD805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816FB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64286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13015A74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B32949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13 09 000 000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438459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Comprador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393855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32BADE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37B402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Buyer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01A564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32C021" w14:textId="77777777" w:rsidR="00487AB6" w:rsidRDefault="00487AB6" w:rsidP="00487AB6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487AB6" w14:paraId="6A4D1E3D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7CAEA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13 09 016 000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04FE1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55D3B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668E4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2BF1C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A4534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D9FEC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44672F15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DED97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13 09 017 000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0951D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582E2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AC9A2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601CE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FE6EB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AB038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65983D8E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861132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13 09 018 000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4E7977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969CF4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100480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895D65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D0BCB0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E39356" w14:textId="77777777" w:rsidR="00487AB6" w:rsidRDefault="00487AB6" w:rsidP="00487AB6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487AB6" w14:paraId="6DE90DE3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E5F68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13 09 018 019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EE50F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646D8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89082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C7C02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E15B7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40824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487AB6" w14:paraId="7D4E1394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6C23D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13 09 018 020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672E8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2F277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CA44F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845E4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DF17A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5B142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487AB6" w14:paraId="47BF0092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21678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13 09 018 021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4BD41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D4146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E1264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458D3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06FF8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4445A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487AB6" w14:paraId="5D1270D7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5ACA5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13 09 018 022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CF3FB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8CD4E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238C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56F26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5F4FA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3CB12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487AB6" w14:paraId="6F4FD757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7FD940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13 08 000 000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BE2A5D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Vendedor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6C21E2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5C8464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4FA707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Seller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C781F2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D108E9" w14:textId="77777777" w:rsidR="00487AB6" w:rsidRDefault="00487AB6" w:rsidP="00487AB6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487AB6" w14:paraId="59839FB7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518D1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13 08 016 000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5FFA4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CF7C5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9F517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C59DB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012FC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FABB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303E4CAC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309C5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13 08 017 000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A9FB0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CE39A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45B6C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3F4DB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5F5C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8122E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5A67BC0E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1033C8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13 08 018 000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9F5C91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AF0982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0C8A1C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1B0B64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90F682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4DCABF" w14:textId="77777777" w:rsidR="00487AB6" w:rsidRDefault="00487AB6" w:rsidP="00487AB6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487AB6" w14:paraId="310C6ECB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6478B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13 08 018 019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383E6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7F7AE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5A20F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6D6BD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00D4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19BA3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487AB6" w14:paraId="6448952A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32C86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13 08 018 020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FF529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CEFA0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19CC6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834FD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5BEAD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0DAD9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487AB6" w14:paraId="0F539C6A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F6065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13 08 018 021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1F15C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53B21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A1942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E29F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DF24E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5A6F9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487AB6" w14:paraId="2F6DE3B3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44F06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13 08 018 022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85BB7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60B6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1E8CF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CF3A3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B9506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0D4BA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487AB6" w14:paraId="1034F1E4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C514E2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13 01 000 000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BEE730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Exportador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B7E20B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67B661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CCA724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Exporter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34EC51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5AA9E7" w14:textId="77777777" w:rsidR="00487AB6" w:rsidRDefault="00487AB6" w:rsidP="00487AB6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487AB6" w14:paraId="18641A58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06BC1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13 01 016 000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2A03C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9DE77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82558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D5797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625A7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F63CB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02C99F0C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37344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13 01 017 000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9D49D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E6DDE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A786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CC3A2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9CC62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29DBA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54491309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E744DD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13 01 018 000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4979ED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D746F1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C94B8A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63CB9F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87481D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E6409A" w14:textId="77777777" w:rsidR="00487AB6" w:rsidRDefault="00487AB6" w:rsidP="00487AB6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487AB6" w14:paraId="7706B202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17DD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13 01 018 019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C39B9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F5024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23811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DA67D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8D9BC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5D059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487AB6" w14:paraId="208628AA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7E219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13 01 018 020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9BE2A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10601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04FC5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118B3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D6697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58759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487AB6" w14:paraId="090D631C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2D899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13 01 018 021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C536E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9615F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9857A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27EDA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92963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5C403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487AB6" w14:paraId="48A26691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FEF9A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13 01 018 022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7DD42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FFF8C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B7E25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31494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94203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65B89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487AB6" w14:paraId="74D2ED9F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45B3AD" w14:textId="77777777" w:rsidR="00487AB6" w:rsidRDefault="00487AB6" w:rsidP="00487AB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0AB603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Origem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F5537B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90469C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F1BFF7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Origin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5E32C9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CF0A81" w14:textId="77777777" w:rsidR="00487AB6" w:rsidRDefault="00487AB6" w:rsidP="00487AB6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487AB6" w14:paraId="2382D0AB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2E937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16 08 000 000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9D7F2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 de origem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E2725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0942E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1651B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countryOfOrigin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07FB9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0978D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1100741B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BFECB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16 09 000 000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AA74F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 de origem preferencial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15B64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BCF11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37A71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countryOfPreferentialOrigin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D4064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C1DD0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2AFB282A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72E47B" w14:textId="77777777" w:rsidR="00487AB6" w:rsidRDefault="00487AB6" w:rsidP="00487AB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B43720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País de expedição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B38471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ECB745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3FB233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CountryOfDispatch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A42A18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EF8CD9" w14:textId="77777777" w:rsidR="00487AB6" w:rsidRDefault="00487AB6" w:rsidP="00487AB6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487AB6" w14:paraId="20579975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0AA1B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16 06 000 000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A6EED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 de expedição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5EE1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AAB5D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CEF84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countryOfDispatch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D87E5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36070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742F719C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A6DF24" w14:textId="77777777" w:rsidR="00487AB6" w:rsidRDefault="00487AB6" w:rsidP="00487AB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CB466A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Destino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591E49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EB9ED3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38E95C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Destination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5D26B1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A23DF4" w14:textId="77777777" w:rsidR="00487AB6" w:rsidRDefault="00487AB6" w:rsidP="00487AB6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487AB6" w14:paraId="414D1078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661CF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16 03 000 000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33104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 de destino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C5918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2C41C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A5093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countryOfDestination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1C82F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97012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22A56FC6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DB2B2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16 04 000 000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D2E1B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Região de destino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E9AAD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0A2A9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CEFA1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regionOfDestination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1E335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63B7F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5B24C1C6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DC37D" w14:textId="77777777" w:rsidR="00487AB6" w:rsidRDefault="00487AB6" w:rsidP="00487AB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73F7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AB79A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265F0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D7D9C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87FD8" w14:textId="77777777" w:rsidR="00487AB6" w:rsidRPr="0006344C" w:rsidRDefault="00487AB6" w:rsidP="00487AB6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D67D2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72F3E461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2AA4A5" w14:textId="77777777" w:rsidR="00487AB6" w:rsidRDefault="00487AB6" w:rsidP="00487AB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FB0E00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Mercadoria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5521D2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FF26AB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7B3C7F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Commodity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CCADD4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3561C0" w14:textId="77777777" w:rsidR="00487AB6" w:rsidRDefault="00487AB6" w:rsidP="00487AB6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487AB6" w14:paraId="5E2F7169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D5115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18 05 000 000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C3F35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Descrição das mercadorias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1D761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07949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99F38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descriptionOfGoods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D593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74504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592D0A8A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EA382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18 08 000 000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8E4F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CUS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775F8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57BF1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an9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0A604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CUSCode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DBCA5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AF3F1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3BACA4B6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A2D7F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99 01 000 000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0380E" w14:textId="77777777" w:rsidR="00487AB6" w:rsidRPr="0006344C" w:rsidRDefault="00487AB6" w:rsidP="00487AB6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color w:val="000000"/>
                <w:szCs w:val="24"/>
              </w:rPr>
              <w:t>Número de ordem do contingente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33F8A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94B6D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an6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F7A94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quotaOrderNumber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E3B68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9F519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62C3F4BC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7B1C8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18 10 000 000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C336E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mercadoria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DBA69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51181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D6705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typeOfGoods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5E68A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9E6B0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487AB6" w14:paraId="0F3F47F1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90AF3C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18 09 000 000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9F4997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Código da mercadoria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D719EC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0A3412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7C7F5D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CommodityCode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2EF120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E50009" w14:textId="77777777" w:rsidR="00487AB6" w:rsidRDefault="00487AB6" w:rsidP="00487AB6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487AB6" w14:paraId="472F6229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7A6F8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18 09 056 000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D3755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SH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09D67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37D57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an6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C556F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harmonizedSystemSubheadingCode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67391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C5F42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487AB6" w14:paraId="5363D9B6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8A0B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18 09 057 000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DCF51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NC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73211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86F45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193A4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combinedNomenclatureCode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9D1CC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24312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487AB6" w14:paraId="2C9FD083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40298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18 09 058 000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45524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TARIC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30A56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0714A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6FAE1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taricCode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338CB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6A048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487AB6" w14:paraId="51E5493F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0EE9DD" w14:textId="77777777" w:rsidR="00487AB6" w:rsidRDefault="00487AB6" w:rsidP="00487AB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2E8691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Código adicional TARIC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ED6D3A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8409FD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7FE010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TaricAdditionalCode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C3A5A6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B690FF" w14:textId="77777777" w:rsidR="00487AB6" w:rsidRDefault="00487AB6" w:rsidP="00487AB6">
            <w:r>
              <w:rPr>
                <w:snapToGrid w:val="0"/>
                <w:color w:val="0000FF"/>
              </w:rPr>
              <w:t>6</w:t>
            </w:r>
            <w:r>
              <w:t xml:space="preserve"> </w:t>
            </w:r>
          </w:p>
        </w:tc>
      </w:tr>
      <w:tr w:rsidR="00487AB6" w14:paraId="489F32D4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7E215" w14:textId="77777777" w:rsidR="00487AB6" w:rsidRDefault="00487AB6" w:rsidP="00487AB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248F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C4F20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45BE8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6D8F5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DE447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B5741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487AB6" w14:paraId="0539EFE3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DBD2B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18 09 059 000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EDF67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adicional TARIC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D68E1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D6053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08CD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taricAdditionalCode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F603E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BD93E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487AB6" w14:paraId="7528A926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B496DB" w14:textId="77777777" w:rsidR="00487AB6" w:rsidRDefault="00487AB6" w:rsidP="00487AB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0C1CAA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Código adicional nacional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B455B6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490A8C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267833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NationalAdditionalCode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DE001D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B72C3C" w14:textId="77777777" w:rsidR="00487AB6" w:rsidRDefault="00487AB6" w:rsidP="00487AB6">
            <w:r>
              <w:rPr>
                <w:snapToGrid w:val="0"/>
                <w:color w:val="0000FF"/>
              </w:rPr>
              <w:t>6</w:t>
            </w:r>
            <w:r>
              <w:t xml:space="preserve"> </w:t>
            </w:r>
          </w:p>
        </w:tc>
      </w:tr>
      <w:tr w:rsidR="00487AB6" w14:paraId="68BAA704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E0F37" w14:textId="77777777" w:rsidR="00487AB6" w:rsidRDefault="00487AB6" w:rsidP="00487AB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A86EC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F2AF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91372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BB729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E62F6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7314A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487AB6" w14:paraId="61ED311A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63B10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18 09 060 000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4C343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adicional nacional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38AC6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B8ED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644A0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nationalAdditionalCode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37082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028E2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487AB6" w14:paraId="3587E317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1ABD4" w14:textId="77777777" w:rsidR="00487AB6" w:rsidRDefault="00487AB6" w:rsidP="00487AB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9C7C0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0BB2A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8E664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B6F24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3B463" w14:textId="77777777" w:rsidR="00487AB6" w:rsidRPr="0006344C" w:rsidRDefault="00487AB6" w:rsidP="00487AB6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BFA8E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487AB6" w14:paraId="62B8240C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1FCA77" w14:textId="77777777" w:rsidR="00487AB6" w:rsidRDefault="00487AB6" w:rsidP="00487AB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A6FA4B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Medidas das mercadorias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DCD888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6B7F3F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FD6350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GoodsMeasure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D7BC38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5C871C" w14:textId="77777777" w:rsidR="00487AB6" w:rsidRDefault="00487AB6" w:rsidP="00487AB6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487AB6" w14:paraId="71A84E34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BC955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18 01 000 000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7AE13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Massa líquida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DF3D4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FFFA0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EA7BF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netMass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5FF5D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2565F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487AB6" w14:paraId="5B9C259A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D1CF8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18 02 000 000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D4E81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Unidades suplementares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980BB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C65EB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EB5FF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supplementaryUnits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8D85F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17B19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487AB6" w14:paraId="66DC0070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B75A4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18 04 000 000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CCF40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Massa bruta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78658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9AB60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02757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grossMass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2078D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888FD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487AB6" w14:paraId="5AB9C14E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09C12D" w14:textId="77777777" w:rsidR="00487AB6" w:rsidRDefault="00487AB6" w:rsidP="00487AB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4491D3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Linha da fatura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9B0126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88032C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EE65E8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InvoiceLine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C85496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62007E" w14:textId="77777777" w:rsidR="00487AB6" w:rsidRDefault="00487AB6" w:rsidP="00487AB6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487AB6" w14:paraId="2B4F72CD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9BDE1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14 08 000 000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633D5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 da adição faturado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5D14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294EA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7CE3E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itemAmountInvoiced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FF652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95A70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487AB6" w14:paraId="48CA7BA6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F3DC78" w14:textId="77777777" w:rsidR="00487AB6" w:rsidRDefault="00487AB6" w:rsidP="00487AB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5DB1B3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Cálculo das imposições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76EC27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4E82FC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03F030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CalculationOfTaxes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2237D5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C4AA6A" w14:textId="77777777" w:rsidR="00487AB6" w:rsidRDefault="00487AB6" w:rsidP="00487AB6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487AB6" w14:paraId="56E001AD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672AA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14 16 000 000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991B0" w14:textId="77777777" w:rsidR="00487AB6" w:rsidRPr="0006344C" w:rsidRDefault="00487AB6" w:rsidP="00487AB6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color w:val="000000"/>
                <w:szCs w:val="24"/>
              </w:rPr>
              <w:t>Montante total dos direitos e imposições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F40A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CFB12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8E0C5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totalDutiesAndTaxesAmount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3A961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B07A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487AB6" w14:paraId="77B44CAF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D1D04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14 11 000 000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F141F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Preferência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3B1CB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88BFE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F618B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preference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DFC46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3B6B0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487AB6" w14:paraId="5E2C66C0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EED21B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14 03 000 000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FF2B74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Direitos e imposições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32CC38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D15A54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834E7C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DutiesAndTaxes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66E28E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0E5700" w14:textId="77777777" w:rsidR="00487AB6" w:rsidRDefault="00487AB6" w:rsidP="00487AB6">
            <w:r>
              <w:rPr>
                <w:snapToGrid w:val="0"/>
                <w:color w:val="0000FF"/>
              </w:rPr>
              <w:t>6</w:t>
            </w:r>
            <w:r>
              <w:t xml:space="preserve"> </w:t>
            </w:r>
          </w:p>
        </w:tc>
      </w:tr>
      <w:tr w:rsidR="00487AB6" w14:paraId="6E1BE5A5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EC617" w14:textId="77777777" w:rsidR="00487AB6" w:rsidRDefault="00487AB6" w:rsidP="00487AB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2413C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D95AE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409DB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AE1A4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0435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11E81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487AB6" w14:paraId="1D471FA4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5E048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14 03 039 000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9EF03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imposição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34385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221DA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98E8D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taxType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E6F57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25EAF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487AB6" w14:paraId="7F4F6581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595AB" w14:textId="77777777" w:rsidR="00487AB6" w:rsidRDefault="00487AB6" w:rsidP="00487AB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B98B7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E64EB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26D4E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80C52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D8E77" w14:textId="77777777" w:rsidR="00487AB6" w:rsidRPr="0006344C" w:rsidRDefault="00487AB6" w:rsidP="00487AB6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F3BA2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487AB6" w14:paraId="6DEE2AEB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5F3C9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14 03 038 000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62B7B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Método de pagamento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ECFC4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59A59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F23D3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methodOfPayment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E00D0" w14:textId="77777777" w:rsidR="00487AB6" w:rsidRDefault="00487AB6" w:rsidP="00487AB6">
            <w:pPr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Não preencher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F704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487AB6" w14:paraId="444558A0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16ABC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14 03 042 000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8A7C2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 de imposição devido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881D0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8D536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871DA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payableTaxAmount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48E24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DBBAB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487AB6" w14:paraId="76ABA75B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65D33C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 xml:space="preserve">14 03 040 000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6567DB" w14:textId="77777777" w:rsidR="00487AB6" w:rsidRDefault="00487AB6" w:rsidP="00487AB6">
            <w:r>
              <w:rPr>
                <w:b/>
                <w:bCs/>
                <w:snapToGrid w:val="0"/>
                <w:color w:val="0000FF"/>
              </w:rPr>
              <w:t>Base tributável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4E2C34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029318" w14:textId="77777777" w:rsidR="00487AB6" w:rsidRDefault="00487AB6" w:rsidP="00487AB6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D1CF25" w14:textId="77777777" w:rsidR="00487AB6" w:rsidRDefault="00487AB6" w:rsidP="00487AB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TaxBase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048698" w14:textId="77777777" w:rsidR="00487AB6" w:rsidRDefault="00487AB6" w:rsidP="00487AB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AC7259" w14:textId="77777777" w:rsidR="00487AB6" w:rsidRDefault="00487AB6" w:rsidP="00487AB6">
            <w:r>
              <w:rPr>
                <w:snapToGrid w:val="0"/>
                <w:color w:val="0000FF"/>
              </w:rPr>
              <w:t>7</w:t>
            </w:r>
            <w:r>
              <w:t xml:space="preserve"> </w:t>
            </w:r>
          </w:p>
        </w:tc>
      </w:tr>
      <w:tr w:rsidR="00487AB6" w14:paraId="7D5F6DD0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044E5" w14:textId="77777777" w:rsidR="00487AB6" w:rsidRDefault="00487AB6" w:rsidP="00487AB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FE253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A81E4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5C557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09FAF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AA078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ACF4C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487AB6" w14:paraId="6D68ACAF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4C5F7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14 03 040 041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B62E2" w14:textId="77777777" w:rsidR="00487AB6" w:rsidRDefault="00487AB6" w:rsidP="00487AB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Taxa da imposição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D3CE2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5A091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n..17,3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D94E4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taxRate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5F433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62EA8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487AB6" w14:paraId="2E945C30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5A49E" w14:textId="77777777" w:rsidR="00487AB6" w:rsidRDefault="00487AB6" w:rsidP="00487AB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14 03 040 005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922BB" w14:textId="77777777" w:rsidR="00487AB6" w:rsidRPr="0006344C" w:rsidRDefault="00487AB6" w:rsidP="00487AB6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color w:val="000000"/>
                <w:szCs w:val="24"/>
              </w:rPr>
              <w:t>Unidade de medida e qualificador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637E7" w14:textId="77777777" w:rsidR="00487AB6" w:rsidRDefault="00487AB6" w:rsidP="00487AB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B55D6" w14:textId="77777777" w:rsidR="00487AB6" w:rsidRDefault="00487AB6" w:rsidP="00487AB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8C013" w14:textId="77777777" w:rsidR="00487AB6" w:rsidRDefault="00487AB6" w:rsidP="00487AB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measurementUnitAndQualifier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D3765" w14:textId="77777777" w:rsidR="00487AB6" w:rsidRDefault="00487AB6" w:rsidP="00487AB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31B20" w14:textId="77777777" w:rsidR="00487AB6" w:rsidRDefault="00487AB6" w:rsidP="00487AB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E06E26" w14:paraId="625BA8CE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F6F7" w14:textId="77777777" w:rsidR="00E06E26" w:rsidRDefault="00E06E26" w:rsidP="00E06E26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3547" w14:textId="2286B801" w:rsidR="00E06E26" w:rsidRPr="00CC79F5" w:rsidRDefault="00E06E26" w:rsidP="00E06E26">
            <w:pPr>
              <w:rPr>
                <w:b/>
                <w:bCs/>
                <w:color w:val="000000"/>
                <w:szCs w:val="24"/>
              </w:rPr>
            </w:pPr>
            <w:r w:rsidRPr="00CC79F5">
              <w:rPr>
                <w:b/>
                <w:bCs/>
                <w:color w:val="000000"/>
                <w:szCs w:val="24"/>
              </w:rPr>
              <w:t>Qualificador DC Unidade de medida e qualificador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3C394" w14:textId="254DCF70" w:rsidR="00E06E26" w:rsidRPr="00CC79F5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 w:rsidRPr="00CC79F5"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2D5FD" w14:textId="351BC3B2" w:rsidR="00E06E26" w:rsidRPr="00CC79F5" w:rsidRDefault="00E06E26" w:rsidP="00E06E26">
            <w:pPr>
              <w:jc w:val="center"/>
              <w:rPr>
                <w:color w:val="000000"/>
                <w:szCs w:val="24"/>
              </w:rPr>
            </w:pPr>
            <w:r w:rsidRPr="00CC79F5"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20DB" w14:textId="052F4C80" w:rsidR="00E06E26" w:rsidRPr="00CC79F5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CC79F5"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 w:rsidRPr="00CC79F5">
              <w:rPr>
                <w:b/>
                <w:bCs/>
                <w:snapToGrid w:val="0"/>
                <w:szCs w:val="24"/>
              </w:rPr>
              <w:t>CCQualifierForMeasurementUnitAndQualifier</w:t>
            </w:r>
            <w:proofErr w:type="spellEnd"/>
            <w:r w:rsidRPr="00CC79F5"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3225" w14:textId="02966CE5" w:rsidR="00E06E26" w:rsidRPr="00CC79F5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  <w:r w:rsidRPr="00CC79F5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A54F" w14:textId="5FDC4EFA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E06E26" w14:paraId="6905688C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174CF" w14:textId="77777777" w:rsidR="00E06E26" w:rsidRDefault="00E06E26" w:rsidP="00E06E2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14 03 040 006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AD4BC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Quantidade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FF83B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2B14B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7D7C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quantity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2E5F8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D58D3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E06E26" w14:paraId="58B7AD18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8B128" w14:textId="77777777" w:rsidR="00E06E26" w:rsidRDefault="00E06E26" w:rsidP="00E06E2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14 03 040 014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10D66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BA891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EAA73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DED93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FD42E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BAFE4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E06E26" w14:paraId="13C4D613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867E2" w14:textId="77777777" w:rsidR="00E06E26" w:rsidRDefault="00E06E26" w:rsidP="00E06E2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14 03 040 043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60DBD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 da imposição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9CDD3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9DA0A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E88ED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taxAmount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7B706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55398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E06E26" w14:paraId="091921B7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5540F1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 xml:space="preserve">14 12 000 000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A90D35" w14:textId="77777777" w:rsidR="00E06E26" w:rsidRDefault="00E06E26" w:rsidP="00E06E26">
            <w:r>
              <w:rPr>
                <w:b/>
                <w:bCs/>
                <w:snapToGrid w:val="0"/>
                <w:color w:val="0000FF"/>
              </w:rPr>
              <w:t>Valor postal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6C71CF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570969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10DAAF" w14:textId="77777777" w:rsidR="00E06E26" w:rsidRDefault="00E06E26" w:rsidP="00E06E2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PostalValue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A247BD" w14:textId="77777777" w:rsidR="00E06E26" w:rsidRDefault="00E06E26" w:rsidP="00E06E2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A6E12B" w14:textId="77777777" w:rsidR="00E06E26" w:rsidRDefault="00E06E26" w:rsidP="00E06E26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E06E26" w14:paraId="133D2882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F1CF5" w14:textId="77777777" w:rsidR="00E06E26" w:rsidRDefault="00E06E26" w:rsidP="00E06E2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14 12 012 000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6B4AD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Moeda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E2A3C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73463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185B8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currency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3AFD2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CEC2C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E06E26" w14:paraId="5FC5E27A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7B282" w14:textId="77777777" w:rsidR="00E06E26" w:rsidRDefault="00E06E26" w:rsidP="00E06E2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14 12 014 000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7F04E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ABA53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AE1C4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3C6FD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5A6E3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0172D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E06E26" w14:paraId="581DE010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8E46F3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 xml:space="preserve">18 06 000 000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44AFF1" w14:textId="77777777" w:rsidR="00E06E26" w:rsidRDefault="00E06E26" w:rsidP="00E06E26">
            <w:r>
              <w:rPr>
                <w:b/>
                <w:bCs/>
                <w:snapToGrid w:val="0"/>
                <w:color w:val="0000FF"/>
              </w:rPr>
              <w:t>Volumes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1E9E53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AC8DAD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C3F02D" w14:textId="77777777" w:rsidR="00E06E26" w:rsidRDefault="00E06E26" w:rsidP="00E06E2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Packaging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E1CF62" w14:textId="77777777" w:rsidR="00E06E26" w:rsidRDefault="00E06E26" w:rsidP="00E06E2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DD9EB2" w14:textId="77777777" w:rsidR="00E06E26" w:rsidRDefault="00E06E26" w:rsidP="00E06E26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E06E26" w14:paraId="24083710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B802" w14:textId="77777777" w:rsidR="00E06E26" w:rsidRDefault="00E06E26" w:rsidP="00E06E2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4D150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EA076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EA3C3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D41F5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85733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641D5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46A59DF7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51A81" w14:textId="77777777" w:rsidR="00E06E26" w:rsidRDefault="00E06E26" w:rsidP="00E06E2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18 06 003 000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6C1D3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volumes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671E7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C71E1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978BC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typeOfPackages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9C6BF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A705F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39A107E3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9E213" w14:textId="77777777" w:rsidR="00E06E26" w:rsidRDefault="00E06E26" w:rsidP="00E06E2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18 06 004 000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2C878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Nº de volumes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18E10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40048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n..8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BCFC1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numberOfPackages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DF3DB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1031B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0000A168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86A93" w14:textId="77777777" w:rsidR="00E06E26" w:rsidRDefault="00E06E26" w:rsidP="00E06E2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18 06 054 000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D84CF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Marcas de expedição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CD955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A6D71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5608B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shippingMarks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57BD4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C4ADC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5A8B8460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3CD133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 xml:space="preserve">12 01 000 000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3250C5" w14:textId="77777777" w:rsidR="00E06E26" w:rsidRDefault="00E06E26" w:rsidP="00E06E26">
            <w:r>
              <w:rPr>
                <w:b/>
                <w:bCs/>
                <w:snapToGrid w:val="0"/>
                <w:color w:val="0000FF"/>
              </w:rPr>
              <w:t>Documentos precedentes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516286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3D50B3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4DA857" w14:textId="77777777" w:rsidR="00E06E26" w:rsidRDefault="00E06E26" w:rsidP="00E06E2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PreviousDocument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3FC5C2" w14:textId="77777777" w:rsidR="00E06E26" w:rsidRDefault="00E06E26" w:rsidP="00E06E2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926724" w14:textId="77777777" w:rsidR="00E06E26" w:rsidRDefault="00E06E26" w:rsidP="00E06E26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E06E26" w14:paraId="7F6A9A64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24ED6" w14:textId="77777777" w:rsidR="00E06E26" w:rsidRDefault="00E06E26" w:rsidP="00E06E2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73A2B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F2F9A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218AF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E770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082E3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A1815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750A9DA4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1FA72" w14:textId="77777777" w:rsidR="00E06E26" w:rsidRDefault="00E06E26" w:rsidP="00E06E2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12 01 001 000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1B4AA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CC204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BC847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F27CE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6E5C6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9B1E5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5C6F097A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E9BBC" w14:textId="77777777" w:rsidR="00E06E26" w:rsidRDefault="00E06E26" w:rsidP="00E06E2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12 01 002 000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93836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E6350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49290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74F06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F3FD9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110D1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093EC5DB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B73C0" w14:textId="77777777" w:rsidR="00E06E26" w:rsidRDefault="00E06E26" w:rsidP="00E06E2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44BD7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E4EB2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DE978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25C2A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67A3E" w14:textId="77777777" w:rsidR="00E06E26" w:rsidRPr="0006344C" w:rsidRDefault="00E06E26" w:rsidP="00E06E26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C8533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21203DF6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90B3F" w14:textId="77777777" w:rsidR="00E06E26" w:rsidRDefault="00E06E26" w:rsidP="00E06E2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12 01 003 000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3B90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volumes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6EEAF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F9495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3C5E8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typeOfPackages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C54CF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E6907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03BC6641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5C920" w14:textId="77777777" w:rsidR="00E06E26" w:rsidRDefault="00E06E26" w:rsidP="00E06E2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12 01 004 000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1CAC2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Nº de volumes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C5151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845EC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n..8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F6318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numberOfPackages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9934C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47C96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0C9B9C52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B8455" w14:textId="77777777" w:rsidR="00E06E26" w:rsidRDefault="00E06E26" w:rsidP="00E06E2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12 01 005 000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9DF9" w14:textId="77777777" w:rsidR="00E06E26" w:rsidRPr="0006344C" w:rsidRDefault="00E06E26" w:rsidP="00E06E26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color w:val="000000"/>
                <w:szCs w:val="24"/>
              </w:rPr>
              <w:t>Unidade de medida e qualificador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94547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39D3F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43575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measurementUnitAndQualifier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38C7D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18016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6B68BC2C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CAEF2" w14:textId="77777777" w:rsidR="00E06E26" w:rsidRDefault="00E06E26" w:rsidP="00E06E26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0242D" w14:textId="3D38F792" w:rsidR="00E06E26" w:rsidRPr="00CC79F5" w:rsidRDefault="00E06E26" w:rsidP="00E06E26">
            <w:pPr>
              <w:rPr>
                <w:b/>
                <w:bCs/>
                <w:color w:val="000000"/>
                <w:szCs w:val="24"/>
              </w:rPr>
            </w:pPr>
            <w:r w:rsidRPr="00CC79F5">
              <w:rPr>
                <w:b/>
                <w:bCs/>
                <w:color w:val="000000"/>
                <w:szCs w:val="24"/>
              </w:rPr>
              <w:t>Qualificador DC Unidade de medida e qualificador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96E9" w14:textId="4D7E7102" w:rsidR="00E06E26" w:rsidRPr="00CC79F5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 w:rsidRPr="00CC79F5"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2F57" w14:textId="06C232D2" w:rsidR="00E06E26" w:rsidRPr="00CC79F5" w:rsidRDefault="00E06E26" w:rsidP="00E06E26">
            <w:pPr>
              <w:jc w:val="center"/>
              <w:rPr>
                <w:color w:val="000000"/>
                <w:szCs w:val="24"/>
              </w:rPr>
            </w:pPr>
            <w:r w:rsidRPr="00CC79F5"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F1C3" w14:textId="632454A4" w:rsidR="00E06E26" w:rsidRPr="00CC79F5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CC79F5"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 w:rsidRPr="00CC79F5">
              <w:rPr>
                <w:b/>
                <w:bCs/>
                <w:snapToGrid w:val="0"/>
                <w:szCs w:val="24"/>
              </w:rPr>
              <w:t>CCQualifierForMeasurementUnitAndQualifier</w:t>
            </w:r>
            <w:proofErr w:type="spellEnd"/>
            <w:r w:rsidRPr="00CC79F5"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9D34" w14:textId="03CFF3D2" w:rsidR="00E06E26" w:rsidRPr="00CC79F5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  <w:r w:rsidRPr="00CC79F5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4CC26" w14:textId="5BC96367" w:rsidR="00E06E26" w:rsidRPr="00CC79F5" w:rsidRDefault="00E06E26" w:rsidP="00E06E26">
            <w:pPr>
              <w:rPr>
                <w:color w:val="000000"/>
                <w:szCs w:val="24"/>
              </w:rPr>
            </w:pPr>
            <w:r w:rsidRPr="00CC79F5">
              <w:rPr>
                <w:color w:val="000000"/>
                <w:szCs w:val="24"/>
              </w:rPr>
              <w:t>5</w:t>
            </w:r>
          </w:p>
        </w:tc>
      </w:tr>
      <w:tr w:rsidR="00E06E26" w14:paraId="0BD0C710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89E7A" w14:textId="77777777" w:rsidR="00E06E26" w:rsidRDefault="00E06E26" w:rsidP="00E06E2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12 01 006 000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479FF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Quantidade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91703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48CBA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7B614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quantity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0F66E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AB9A5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49378EBF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1554D" w14:textId="77777777" w:rsidR="00E06E26" w:rsidRDefault="00E06E26" w:rsidP="00E06E2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12 01 007 000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2566C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 da adição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A32D8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D587D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8B350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goodsItemIdentifier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3E04D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0B473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53DE60B4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6C0FAC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 xml:space="preserve">12 02 000 000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A234F8" w14:textId="77777777" w:rsidR="00E06E26" w:rsidRDefault="00E06E26" w:rsidP="00E06E26">
            <w:r>
              <w:rPr>
                <w:b/>
                <w:bCs/>
                <w:snapToGrid w:val="0"/>
                <w:color w:val="0000FF"/>
              </w:rPr>
              <w:t>Informação adicional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D6CEC2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C6B8F3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B21F43" w14:textId="77777777" w:rsidR="00E06E26" w:rsidRDefault="00E06E26" w:rsidP="00E06E2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AdditionalInformation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663723" w14:textId="77777777" w:rsidR="00E06E26" w:rsidRDefault="00E06E26" w:rsidP="00E06E2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5E25D6" w14:textId="77777777" w:rsidR="00E06E26" w:rsidRDefault="00E06E26" w:rsidP="00E06E26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E06E26" w14:paraId="41C31503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0AAB1" w14:textId="77777777" w:rsidR="00E06E26" w:rsidRDefault="00E06E26" w:rsidP="00E06E2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0FEDA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DADAA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C1CA3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376CD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16B4A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DE767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7E246075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9EF93" w14:textId="77777777" w:rsidR="00E06E26" w:rsidRDefault="00E06E26" w:rsidP="00E06E2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12 02 008 000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8D24A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82C55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9B5B5" w14:textId="7FA61E5F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CD244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B8205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7FBD1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25A279B2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5590C" w14:textId="77777777" w:rsidR="00E06E26" w:rsidRDefault="00E06E26" w:rsidP="00E06E2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5F49C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5B095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4088B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87541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71C02" w14:textId="77777777" w:rsidR="00E06E26" w:rsidRPr="0006344C" w:rsidRDefault="00E06E26" w:rsidP="00E06E26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A75B5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13275872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36C71" w14:textId="77777777" w:rsidR="00E06E26" w:rsidRDefault="00E06E26" w:rsidP="00E06E2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12 02 009 000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0F88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Texto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49E24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3745D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3F0D9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text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B7F3C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08CC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7ADC741D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78DB30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 xml:space="preserve">12 03 000 000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7DAF1C" w14:textId="77777777" w:rsidR="00E06E26" w:rsidRDefault="00E06E26" w:rsidP="00E06E26">
            <w:r>
              <w:rPr>
                <w:b/>
                <w:bCs/>
                <w:snapToGrid w:val="0"/>
                <w:color w:val="0000FF"/>
              </w:rPr>
              <w:t>Documentos de suporte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B38383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C91739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8CCF5B" w14:textId="77777777" w:rsidR="00E06E26" w:rsidRDefault="00E06E26" w:rsidP="00E06E2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SupportingDocument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FBB43F" w14:textId="77777777" w:rsidR="00E06E26" w:rsidRDefault="00E06E26" w:rsidP="00E06E2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3E94BB" w14:textId="77777777" w:rsidR="00E06E26" w:rsidRDefault="00E06E26" w:rsidP="00E06E26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E06E26" w14:paraId="7E97AFBE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F86DA" w14:textId="77777777" w:rsidR="00E06E26" w:rsidRDefault="00E06E26" w:rsidP="00E06E2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53F06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F9D53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35252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9CD1C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E834A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F78BD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08597315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DF7FF" w14:textId="77777777" w:rsidR="00E06E26" w:rsidRDefault="00E06E26" w:rsidP="00E06E2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12 03 001 000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FC1BD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829CE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89BE1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CAA0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A2554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6F31C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00A092A8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0B468" w14:textId="77777777" w:rsidR="00E06E26" w:rsidRDefault="00E06E26" w:rsidP="00E06E2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12 03 002 000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5FA6F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54971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F5B14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5DEBC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ED5A5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704D1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12BD3834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6EA82" w14:textId="77777777" w:rsidR="00E06E26" w:rsidRDefault="00E06E26" w:rsidP="00E06E2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F4EE7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2B271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49C49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C8F15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A0E7F" w14:textId="77777777" w:rsidR="00E06E26" w:rsidRPr="0006344C" w:rsidRDefault="00E06E26" w:rsidP="00E06E26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AC6E6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7F753532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1E3C8" w14:textId="77777777" w:rsidR="00E06E26" w:rsidRDefault="00E06E26" w:rsidP="00E06E2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C2EAC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Designação da entidade emissora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74D1C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5FE1E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2A1A9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issuingAuthorityName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0A54A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1DA00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4DD78C1E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6C177" w14:textId="77777777" w:rsidR="00E06E26" w:rsidRDefault="00E06E26" w:rsidP="00E06E2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12 03 005 000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8C747" w14:textId="77777777" w:rsidR="00E06E26" w:rsidRPr="0006344C" w:rsidRDefault="00E06E26" w:rsidP="00E06E26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color w:val="000000"/>
                <w:szCs w:val="24"/>
              </w:rPr>
              <w:t>Unidade de medida e qualificador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87D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99802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93AFA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measurementUnitAndQualifier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84FC7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95FA8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24FEC4F8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3BBAB" w14:textId="77777777" w:rsidR="00E06E26" w:rsidRDefault="00E06E26" w:rsidP="00E06E26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5242" w14:textId="44563469" w:rsidR="00E06E26" w:rsidRPr="00CC79F5" w:rsidRDefault="00E06E26" w:rsidP="00E06E26">
            <w:pPr>
              <w:rPr>
                <w:b/>
                <w:bCs/>
                <w:color w:val="000000"/>
                <w:szCs w:val="24"/>
              </w:rPr>
            </w:pPr>
            <w:r w:rsidRPr="00CC79F5">
              <w:rPr>
                <w:b/>
                <w:bCs/>
                <w:color w:val="000000"/>
                <w:szCs w:val="24"/>
              </w:rPr>
              <w:t>Qualificador DC Unidade de medida e qualificador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7E39" w14:textId="3A257FAE" w:rsidR="00E06E26" w:rsidRPr="00CC79F5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 w:rsidRPr="00CC79F5"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3F26" w14:textId="4BA00064" w:rsidR="00E06E26" w:rsidRPr="00CC79F5" w:rsidRDefault="00E06E26" w:rsidP="00E06E26">
            <w:pPr>
              <w:jc w:val="center"/>
              <w:rPr>
                <w:color w:val="000000"/>
                <w:szCs w:val="24"/>
              </w:rPr>
            </w:pPr>
            <w:r w:rsidRPr="00CC79F5"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8AF9" w14:textId="543BCF6C" w:rsidR="00E06E26" w:rsidRPr="00CC79F5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CC79F5"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 w:rsidRPr="00CC79F5">
              <w:rPr>
                <w:b/>
                <w:bCs/>
                <w:snapToGrid w:val="0"/>
                <w:szCs w:val="24"/>
              </w:rPr>
              <w:t>CCQualifierForMeasurementUnitAndQualifier</w:t>
            </w:r>
            <w:proofErr w:type="spellEnd"/>
            <w:r w:rsidRPr="00CC79F5"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10BB" w14:textId="15914CEF" w:rsidR="00E06E26" w:rsidRPr="00CC79F5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  <w:r w:rsidRPr="00CC79F5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9818" w14:textId="0241397B" w:rsidR="00E06E26" w:rsidRPr="00CC79F5" w:rsidRDefault="00E06E26" w:rsidP="00E06E26">
            <w:pPr>
              <w:rPr>
                <w:color w:val="000000"/>
                <w:szCs w:val="24"/>
              </w:rPr>
            </w:pPr>
            <w:r w:rsidRPr="00CC79F5">
              <w:rPr>
                <w:color w:val="000000"/>
                <w:szCs w:val="24"/>
              </w:rPr>
              <w:t>5</w:t>
            </w:r>
          </w:p>
        </w:tc>
      </w:tr>
      <w:tr w:rsidR="00E06E26" w14:paraId="09568F9C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3DCD" w14:textId="77777777" w:rsidR="00E06E26" w:rsidRDefault="00E06E26" w:rsidP="00E06E2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12 03 006 000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D8AF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Quantidade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78B0A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DD3D4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433A7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quantity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E33A9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09165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674F8CE8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004D3" w14:textId="77777777" w:rsidR="00E06E26" w:rsidRDefault="00E06E26" w:rsidP="00E06E2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12 03 011 000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5F27C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de validade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46519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7590E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an10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05A49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dateOfValidity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46116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D562A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42D2BF42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D7FAA" w14:textId="77777777" w:rsidR="00E06E26" w:rsidRDefault="00E06E26" w:rsidP="00E06E2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12 03 012 000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77F5D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Moeda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DEE1F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50536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5BC50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currency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61EC8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7B0B3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58B81B2A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0271C" w14:textId="77777777" w:rsidR="00E06E26" w:rsidRDefault="00E06E26" w:rsidP="00E06E2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12 03 013 000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938BC" w14:textId="77777777" w:rsidR="00E06E26" w:rsidRPr="0006344C" w:rsidRDefault="00E06E26" w:rsidP="00E06E26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color w:val="000000"/>
                <w:szCs w:val="24"/>
              </w:rPr>
              <w:t>Número da linha da adição no documento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25CCA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E78B7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9DB53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documentLineItemNumber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FC6A1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419A1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13916C84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706C1" w14:textId="77777777" w:rsidR="00E06E26" w:rsidRDefault="00E06E26" w:rsidP="00E06E2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12 03 014 000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AF48E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4A846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88A94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92111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63FB9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77F09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2555F1A9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FCBB2D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 xml:space="preserve">12 04 000 000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A5822B" w14:textId="77777777" w:rsidR="00E06E26" w:rsidRDefault="00E06E26" w:rsidP="00E06E26">
            <w:r>
              <w:rPr>
                <w:b/>
                <w:bCs/>
                <w:snapToGrid w:val="0"/>
                <w:color w:val="0000FF"/>
              </w:rPr>
              <w:t>Referências adicionais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7F76C6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FC6AE3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9D61F3" w14:textId="77777777" w:rsidR="00E06E26" w:rsidRDefault="00E06E26" w:rsidP="00E06E2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AdditionalReference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C39F29" w14:textId="77777777" w:rsidR="00E06E26" w:rsidRDefault="00E06E26" w:rsidP="00E06E2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BDD9B7" w14:textId="77777777" w:rsidR="00E06E26" w:rsidRDefault="00E06E26" w:rsidP="00E06E26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E06E26" w14:paraId="5C644E4F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4B25D" w14:textId="77777777" w:rsidR="00E06E26" w:rsidRDefault="00E06E26" w:rsidP="00E06E2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B8F0D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BA38B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DB95B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C91D4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34D95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3FF41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34AFA732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1A8C" w14:textId="77777777" w:rsidR="00E06E26" w:rsidRDefault="00E06E26" w:rsidP="00E06E2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12 04 001 000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02B46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90209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FD270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8CAE3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C22C9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F34F6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0F42CF3A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DFD4F" w14:textId="77777777" w:rsidR="00E06E26" w:rsidRDefault="00E06E26" w:rsidP="00E06E2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12 04 002 000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B98DE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435F7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74335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A3978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B9C1E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F779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18747CD1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497A0" w14:textId="77777777" w:rsidR="00E06E26" w:rsidRDefault="00E06E26" w:rsidP="00E06E2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98766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C4FB0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9E18A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335D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55486" w14:textId="77777777" w:rsidR="00E06E26" w:rsidRPr="0006344C" w:rsidRDefault="00E06E26" w:rsidP="00E06E26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85512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6C0750C7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E51945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 xml:space="preserve">12 05 000 000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074083" w14:textId="77777777" w:rsidR="00E06E26" w:rsidRDefault="00E06E26" w:rsidP="00E06E26">
            <w:r>
              <w:rPr>
                <w:b/>
                <w:bCs/>
                <w:snapToGrid w:val="0"/>
                <w:color w:val="0000FF"/>
              </w:rPr>
              <w:t>Documento de transporte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42B044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70EFE7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B04A88" w14:textId="77777777" w:rsidR="00E06E26" w:rsidRDefault="00E06E26" w:rsidP="00E06E2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TransportDocument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282689" w14:textId="77777777" w:rsidR="00E06E26" w:rsidRDefault="00E06E26" w:rsidP="00E06E2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5B3B85" w14:textId="77777777" w:rsidR="00E06E26" w:rsidRDefault="00E06E26" w:rsidP="00E06E26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E06E26" w14:paraId="4E877658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2DEF9" w14:textId="77777777" w:rsidR="00E06E26" w:rsidRDefault="00E06E26" w:rsidP="00E06E2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0D9E3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3B4CD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C066C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F30ED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4F02F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EE6C2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6A607614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3EDF4" w14:textId="77777777" w:rsidR="00E06E26" w:rsidRDefault="00E06E26" w:rsidP="00E06E2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12 05 001 000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C7745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84C70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92B45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DD3F4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901F9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D6821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1A263F04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ED108" w14:textId="77777777" w:rsidR="00E06E26" w:rsidRDefault="00E06E26" w:rsidP="00E06E2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12 05 002 000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5EBBD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15E3F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94D49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6BE6A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3BAA1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B8F53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19EE169A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4C4A74" w14:textId="77777777" w:rsidR="00E06E26" w:rsidRDefault="00E06E26" w:rsidP="00E06E2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D1215A" w14:textId="77777777" w:rsidR="00E06E26" w:rsidRDefault="00E06E26" w:rsidP="00E06E26">
            <w:r>
              <w:rPr>
                <w:b/>
                <w:bCs/>
                <w:snapToGrid w:val="0"/>
                <w:color w:val="0000FF"/>
              </w:rPr>
              <w:t>Valor aduaneiro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F95209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CD0306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FA02A1" w14:textId="77777777" w:rsidR="00E06E26" w:rsidRDefault="00E06E26" w:rsidP="00E06E2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CustomsValuation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43A14B" w14:textId="77777777" w:rsidR="00E06E26" w:rsidRDefault="00E06E26" w:rsidP="00E06E2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8FAD09" w14:textId="77777777" w:rsidR="00E06E26" w:rsidRDefault="00E06E26" w:rsidP="00E06E26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E06E26" w14:paraId="0381ADBC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5CDBD" w14:textId="77777777" w:rsidR="00E06E26" w:rsidRDefault="00E06E26" w:rsidP="00E06E2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14 10 000 000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2A38D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Método de avaliação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93488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13D37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651D5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valuationMethod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E0C9C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660F1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447099BA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F2B0E8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 xml:space="preserve">14 04 000 000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79832F" w14:textId="77777777" w:rsidR="00E06E26" w:rsidRDefault="00E06E26" w:rsidP="00E06E26">
            <w:r>
              <w:rPr>
                <w:b/>
                <w:bCs/>
                <w:snapToGrid w:val="0"/>
                <w:color w:val="0000FF"/>
              </w:rPr>
              <w:t>Acréscimos e deduções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AA5FD0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2AA22D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9C7C9B" w14:textId="77777777" w:rsidR="00E06E26" w:rsidRDefault="00E06E26" w:rsidP="00E06E2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AdditionsAndDeductions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64FB22" w14:textId="77777777" w:rsidR="00E06E26" w:rsidRDefault="00E06E26" w:rsidP="00E06E2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03235D" w14:textId="77777777" w:rsidR="00E06E26" w:rsidRDefault="00E06E26" w:rsidP="00E06E26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E06E26" w14:paraId="5E835F52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64079" w14:textId="77777777" w:rsidR="00E06E26" w:rsidRDefault="00E06E26" w:rsidP="00E06E2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43BE0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9B2A6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785EF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A16CA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90B9E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F63C5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E06E26" w14:paraId="132917AA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CB610" w14:textId="77777777" w:rsidR="00E06E26" w:rsidRDefault="00E06E26" w:rsidP="00E06E2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14 04 008 000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16585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073C2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5CE83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06D28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84ADC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C9DA8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E06E26" w14:paraId="0B8642A6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DA23C" w14:textId="77777777" w:rsidR="00E06E26" w:rsidRDefault="00E06E26" w:rsidP="00E06E2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14 04 014 000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5AA98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E580C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47B22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498BA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3D516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28BB4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E06E26" w14:paraId="72EE8D94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B78E02" w14:textId="77777777" w:rsidR="00E06E26" w:rsidRDefault="00E06E26" w:rsidP="00E06E2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CFA2F0" w14:textId="77777777" w:rsidR="00E06E26" w:rsidRDefault="00E06E26" w:rsidP="00E06E26">
            <w:r>
              <w:rPr>
                <w:b/>
                <w:bCs/>
                <w:snapToGrid w:val="0"/>
                <w:color w:val="0000FF"/>
              </w:rPr>
              <w:t>Ajustamento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AAC493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44311E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1D0D16" w14:textId="77777777" w:rsidR="00E06E26" w:rsidRDefault="00E06E26" w:rsidP="00E06E2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ValuationAdjustment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8BDFE2" w14:textId="77777777" w:rsidR="00E06E26" w:rsidRDefault="00E06E26" w:rsidP="00E06E2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18A13D" w14:textId="77777777" w:rsidR="00E06E26" w:rsidRDefault="00E06E26" w:rsidP="00E06E26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E06E26" w14:paraId="44428DCC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A6099" w14:textId="77777777" w:rsidR="00E06E26" w:rsidRDefault="00E06E26" w:rsidP="00E06E2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14 07 000 000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8B4E9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Indicadores de avaliação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114A0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130FE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14549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valuationIndicators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BC029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7B90B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57E96257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46AACB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 xml:space="preserve">13 16 000 000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1305DC" w14:textId="77777777" w:rsidR="00E06E26" w:rsidRDefault="00E06E26" w:rsidP="00E06E26">
            <w:r>
              <w:rPr>
                <w:b/>
                <w:bCs/>
                <w:snapToGrid w:val="0"/>
                <w:color w:val="0000FF"/>
              </w:rPr>
              <w:t>Referências fiscais adicionais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D4BA24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F5BC29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405CDD" w14:textId="77777777" w:rsidR="00E06E26" w:rsidRDefault="00E06E26" w:rsidP="00E06E2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AdditionalFiscalReference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3780AD" w14:textId="77777777" w:rsidR="00E06E26" w:rsidRDefault="00E06E26" w:rsidP="00E06E2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502005" w14:textId="77777777" w:rsidR="00E06E26" w:rsidRDefault="00E06E26" w:rsidP="00E06E26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E06E26" w14:paraId="26F64CE4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E8DA1" w14:textId="77777777" w:rsidR="00E06E26" w:rsidRDefault="00E06E26" w:rsidP="00E06E2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3427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98DC5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06AA0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74E78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A4356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609E3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3C445F96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09162" w14:textId="77777777" w:rsidR="00E06E26" w:rsidRDefault="00E06E26" w:rsidP="00E06E2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13 16 031 000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2C2E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Função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99071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70D93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0A808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&lt;role&gt;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AF666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B8970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4CE1A1C2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3C56D" w14:textId="77777777" w:rsidR="00E06E26" w:rsidRDefault="00E06E26" w:rsidP="00E06E2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13 16 034 000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9A875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 IVA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083BE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F7CC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13CE8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VATIdentificationNumber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A440F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1BAA2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43479F6E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075F34" w14:textId="77777777" w:rsidR="00E06E26" w:rsidRDefault="00E06E26" w:rsidP="00E06E2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DC0B8F" w14:textId="77777777" w:rsidR="00E06E26" w:rsidRDefault="00E06E26" w:rsidP="00E06E26">
            <w:r>
              <w:rPr>
                <w:b/>
                <w:bCs/>
                <w:snapToGrid w:val="0"/>
                <w:color w:val="0000FF"/>
              </w:rPr>
              <w:t>Pedidos e Decisões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B4333B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1E46D0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8F4E03" w14:textId="77777777" w:rsidR="00E06E26" w:rsidRDefault="00E06E26" w:rsidP="00E06E2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AttachedRequest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B0A8A0" w14:textId="77777777" w:rsidR="00E06E26" w:rsidRDefault="00E06E26" w:rsidP="00E06E2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41CC4E" w14:textId="77777777" w:rsidR="00E06E26" w:rsidRDefault="00E06E26" w:rsidP="00E06E26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E06E26" w14:paraId="5A4C74EB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BC29A9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 xml:space="preserve">3/8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97050C" w14:textId="77777777" w:rsidR="00E06E26" w:rsidRDefault="00E06E26" w:rsidP="00E06E26">
            <w:r>
              <w:rPr>
                <w:b/>
                <w:bCs/>
                <w:snapToGrid w:val="0"/>
                <w:color w:val="0000FF"/>
              </w:rPr>
              <w:t>Proprietário das mercadorias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A9703C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435D3B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5C5316" w14:textId="77777777" w:rsidR="00E06E26" w:rsidRDefault="00E06E26" w:rsidP="00E06E2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OwnerOfTheGoods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EC44BD" w14:textId="77777777" w:rsidR="00E06E26" w:rsidRDefault="00E06E26" w:rsidP="00E06E2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15E704" w14:textId="77777777" w:rsidR="00E06E26" w:rsidRDefault="00E06E26" w:rsidP="00E06E26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E06E26" w14:paraId="424B70B0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E4DDD" w14:textId="77777777" w:rsidR="00E06E26" w:rsidRDefault="00E06E26" w:rsidP="00E06E2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DDFBF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D484C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B885D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B4230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6DC36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B0D57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E06E26" w14:paraId="0C9A6E78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EDE9C" w14:textId="77777777" w:rsidR="00E06E26" w:rsidRDefault="00E06E26" w:rsidP="00E06E2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EFC3D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F6368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59647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2E141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8750B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F1F8E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E06E26" w14:paraId="6733B067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8CA9F1" w14:textId="77777777" w:rsidR="00E06E26" w:rsidRDefault="00E06E26" w:rsidP="00E06E2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604CCD" w14:textId="77777777" w:rsidR="00E06E26" w:rsidRDefault="00E06E26" w:rsidP="00E06E26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6F54E6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18E247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ADBF1F" w14:textId="77777777" w:rsidR="00E06E26" w:rsidRDefault="00E06E26" w:rsidP="00E06E2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89CF85" w14:textId="77777777" w:rsidR="00E06E26" w:rsidRDefault="00E06E26" w:rsidP="00E06E2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EAF132" w14:textId="77777777" w:rsidR="00E06E26" w:rsidRDefault="00E06E26" w:rsidP="00E06E26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E06E26" w14:paraId="0C817BFB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343D2" w14:textId="77777777" w:rsidR="00E06E26" w:rsidRDefault="00E06E26" w:rsidP="00E06E2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DB86A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88E48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7167B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63A9B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348EA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11579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3321A57A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E086D" w14:textId="77777777" w:rsidR="00E06E26" w:rsidRDefault="00E06E26" w:rsidP="00E06E2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618F0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772C5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E9A0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74EC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F3463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98BB5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2E7350A8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60393" w14:textId="77777777" w:rsidR="00E06E26" w:rsidRDefault="00E06E26" w:rsidP="00E06E2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3F878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FD3CF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D7939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0756B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57180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FF6FF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57D6EB9D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A0377" w14:textId="77777777" w:rsidR="00E06E26" w:rsidRDefault="00E06E26" w:rsidP="00E06E2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3BC2D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70349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5C171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ACF30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B34B0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10C04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52AEFD27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19D108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 xml:space="preserve">4/5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75086E" w14:textId="77777777" w:rsidR="00E06E26" w:rsidRPr="0006344C" w:rsidRDefault="00E06E26" w:rsidP="00E06E26">
            <w:r w:rsidRPr="0006344C">
              <w:rPr>
                <w:b/>
                <w:bCs/>
                <w:snapToGrid w:val="0"/>
                <w:color w:val="0000FF"/>
              </w:rPr>
              <w:t>Primeiro local de utilização ou de transformação</w:t>
            </w:r>
            <w:r w:rsidRPr="0006344C"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D14CCA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7B9948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B425F7" w14:textId="77777777" w:rsidR="00E06E26" w:rsidRDefault="00E06E26" w:rsidP="00E06E2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FirstPlaceOfUseOrProcessing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214127" w14:textId="77777777" w:rsidR="00E06E26" w:rsidRDefault="00E06E26" w:rsidP="00E06E2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CD7FDC" w14:textId="77777777" w:rsidR="00E06E26" w:rsidRDefault="00E06E26" w:rsidP="00E06E26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E06E26" w14:paraId="6D58D45C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2A008" w14:textId="77777777" w:rsidR="00E06E26" w:rsidRDefault="00E06E26" w:rsidP="00E06E2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204BD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localização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C721E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2D03A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B0720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typeOfLocation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D5075" w14:textId="77777777" w:rsidR="00E06E26" w:rsidRPr="0006344C" w:rsidRDefault="00E06E26" w:rsidP="00E06E26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Lista de Códigos: A - Localização designada B - Local autorizado C - Local aprovado D - Outros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47FD6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E06E26" w14:paraId="3B114AF4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7C04B" w14:textId="77777777" w:rsidR="00E06E26" w:rsidRDefault="00E06E26" w:rsidP="00E06E2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8A76F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de identificação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C0AEB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B98AF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D5E11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qualifierOfIdentification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B2F9" w14:textId="77777777" w:rsidR="00E06E26" w:rsidRDefault="00E06E26" w:rsidP="00E06E26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Da lista de códigos disponíveis apenas o código Y e Z podem ser utilizados nacionalmente</w:t>
            </w:r>
            <w:r>
              <w:rPr>
                <w:color w:val="000000"/>
                <w:szCs w:val="24"/>
              </w:rPr>
              <w:t>.</w:t>
            </w:r>
          </w:p>
          <w:p w14:paraId="789503F3" w14:textId="77777777" w:rsidR="00E06E26" w:rsidRPr="0006344C" w:rsidRDefault="00E06E26" w:rsidP="00E06E26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T - Endereço de código postal U - UN/LOCODE V - Identificador da estância aduaneira W - Coordenadas GNSS X - Número EORI Y - Número da Autorização Z - Endereço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5671C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E06E26" w14:paraId="181C5431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54BCF" w14:textId="77777777" w:rsidR="00E06E26" w:rsidRDefault="00E06E26" w:rsidP="00E06E2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9FD85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UN/LOCODE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FAF6F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A002D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5A9CC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&lt;UNLOCODE&gt;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FBCB8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7AEDE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E06E26" w14:paraId="2026C7D9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D6919A" w14:textId="77777777" w:rsidR="00E06E26" w:rsidRDefault="00E06E26" w:rsidP="00E06E2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9C8474" w14:textId="77777777" w:rsidR="00E06E26" w:rsidRDefault="00E06E26" w:rsidP="00E06E26">
            <w:r>
              <w:rPr>
                <w:b/>
                <w:bCs/>
                <w:snapToGrid w:val="0"/>
                <w:color w:val="0000FF"/>
              </w:rPr>
              <w:t>GNSS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92493B" w14:textId="0A57E9D0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103646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FEED1B" w14:textId="77777777" w:rsidR="00E06E26" w:rsidRDefault="00E06E26" w:rsidP="00E06E2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&lt;GNSS&gt;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DAD7D6" w14:textId="77777777" w:rsidR="00E06E26" w:rsidRDefault="00E06E26" w:rsidP="00E06E2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96FAF8" w14:textId="77777777" w:rsidR="00E06E26" w:rsidRDefault="00E06E26" w:rsidP="00E06E26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E06E26" w14:paraId="57D735BD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D9BD0" w14:textId="77777777" w:rsidR="00E06E26" w:rsidRDefault="00E06E26" w:rsidP="00E06E2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F3516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Latitude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43B25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DF673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464DC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&lt;latitude&gt;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DFF8D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17D78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339F89D5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88FF" w14:textId="77777777" w:rsidR="00E06E26" w:rsidRDefault="00E06E26" w:rsidP="00E06E2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589B5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Longitude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0D452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E3976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F3E61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&lt;longitude&gt;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8F943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F5A15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5587E392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777EAF" w14:textId="77777777" w:rsidR="00E06E26" w:rsidRDefault="00E06E26" w:rsidP="00E06E2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43BA52" w14:textId="77777777" w:rsidR="00E06E26" w:rsidRDefault="00E06E26" w:rsidP="00E06E26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4F9EDA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8DDA7A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034685" w14:textId="77777777" w:rsidR="00E06E26" w:rsidRDefault="00E06E26" w:rsidP="00E06E2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B5521A" w14:textId="77777777" w:rsidR="00E06E26" w:rsidRDefault="00E06E26" w:rsidP="00E06E2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1B9DF8" w14:textId="77777777" w:rsidR="00E06E26" w:rsidRDefault="00E06E26" w:rsidP="00E06E26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E06E26" w14:paraId="0BCF551F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245E3" w14:textId="77777777" w:rsidR="00E06E26" w:rsidRDefault="00E06E26" w:rsidP="00E06E2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FEAE1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2BCA4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B9FA5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83C08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3D680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8ACF1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2C080FFE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14940" w14:textId="77777777" w:rsidR="00E06E26" w:rsidRDefault="00E06E26" w:rsidP="00E06E2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3DE90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E0AA3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DE44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DA262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B4E9C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39BAE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1008BD23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A5C70" w14:textId="77777777" w:rsidR="00E06E26" w:rsidRDefault="00E06E26" w:rsidP="00E06E2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9145F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F58A1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7E357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96C0F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31AB3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3EEB1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3F349892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C97E5" w14:textId="77777777" w:rsidR="00E06E26" w:rsidRDefault="00E06E26" w:rsidP="00E06E2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BFE2A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26028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FC2A2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AB476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A1D90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CD92F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509083EC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CDF13A" w14:textId="77777777" w:rsidR="00E06E26" w:rsidRDefault="00E06E26" w:rsidP="00E06E2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AC3641" w14:textId="77777777" w:rsidR="00E06E26" w:rsidRDefault="00E06E26" w:rsidP="00E06E26">
            <w:r>
              <w:rPr>
                <w:b/>
                <w:bCs/>
                <w:snapToGrid w:val="0"/>
                <w:color w:val="0000FF"/>
              </w:rPr>
              <w:t>Endereço - Código Postal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AA42F1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D6DD9D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007D25" w14:textId="77777777" w:rsidR="00E06E26" w:rsidRDefault="00E06E26" w:rsidP="00E06E2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AddressPostCode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CDB541" w14:textId="77777777" w:rsidR="00E06E26" w:rsidRDefault="00E06E26" w:rsidP="00E06E2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AF5D06" w14:textId="77777777" w:rsidR="00E06E26" w:rsidRDefault="00E06E26" w:rsidP="00E06E26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E06E26" w14:paraId="519D1E51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1DF48" w14:textId="77777777" w:rsidR="00E06E26" w:rsidRDefault="00E06E26" w:rsidP="00E06E2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FB23C" w14:textId="77777777" w:rsidR="00E06E26" w:rsidRDefault="00E06E26" w:rsidP="00E06E26">
            <w:pPr>
              <w:rPr>
                <w:b/>
                <w:color w:val="000000"/>
              </w:rPr>
            </w:pPr>
            <w:r w:rsidRPr="4B269785">
              <w:rPr>
                <w:b/>
                <w:color w:val="000000" w:themeColor="text1"/>
              </w:rPr>
              <w:t xml:space="preserve">Número da </w:t>
            </w:r>
            <w:r w:rsidRPr="4B269785">
              <w:rPr>
                <w:b/>
                <w:bCs/>
                <w:color w:val="000000" w:themeColor="text1"/>
              </w:rPr>
              <w:t>porta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582E9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BF9B0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6B4FF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houseNumber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A6F3A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A070B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7AC240DE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0E3DE" w14:textId="77777777" w:rsidR="00E06E26" w:rsidRDefault="00E06E26" w:rsidP="00E06E2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27858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8063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D4D8E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4F02B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E6236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A7B1F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0DA23922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F7CB0" w14:textId="77777777" w:rsidR="00E06E26" w:rsidRDefault="00E06E26" w:rsidP="00E06E2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F1F1D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977B2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1D189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67DB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D3CC2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0D684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4952FB48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768327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 xml:space="preserve">4/9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9232AE" w14:textId="77777777" w:rsidR="00E06E26" w:rsidRPr="0006344C" w:rsidRDefault="00E06E26" w:rsidP="00E06E26">
            <w:r w:rsidRPr="0006344C">
              <w:rPr>
                <w:b/>
                <w:bCs/>
                <w:snapToGrid w:val="0"/>
                <w:color w:val="0000FF"/>
              </w:rPr>
              <w:t>Local ou locais de transformação ou de utilização</w:t>
            </w:r>
            <w:r w:rsidRPr="0006344C"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AF09F0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1D1607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999x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E2DC36" w14:textId="77777777" w:rsidR="00E06E26" w:rsidRDefault="00E06E26" w:rsidP="00E06E2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PlacesOfProcessingOrUse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27035E" w14:textId="77777777" w:rsidR="00E06E26" w:rsidRDefault="00E06E26" w:rsidP="00E06E2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B921D0" w14:textId="77777777" w:rsidR="00E06E26" w:rsidRDefault="00E06E26" w:rsidP="00E06E26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E06E26" w14:paraId="599BE87B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EE761" w14:textId="77777777" w:rsidR="00E06E26" w:rsidRDefault="00E06E26" w:rsidP="00E06E2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2F23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FFC5A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0C9BC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7FE40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1A5A1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BFD29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E06E26" w14:paraId="1C9B1BA4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2A7AD" w14:textId="77777777" w:rsidR="00E06E26" w:rsidRDefault="00E06E26" w:rsidP="00E06E2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76E64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localização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2C44C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18CDF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62B1D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typeOfLocationCode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0EB27" w14:textId="77777777" w:rsidR="00E06E26" w:rsidRPr="0006344C" w:rsidRDefault="00E06E26" w:rsidP="00E06E26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Lista de Códigos: A - Localização designada B - Local autorizado C - Local aprovado D - Outros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9F50F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E06E26" w14:paraId="1C3952BD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0183B" w14:textId="77777777" w:rsidR="00E06E26" w:rsidRDefault="00E06E26" w:rsidP="00E06E2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E4502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de identificação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A32B1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7AFC1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E57E6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qualifierOfIdentification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F1C20" w14:textId="77777777" w:rsidR="00E06E26" w:rsidRDefault="00E06E26" w:rsidP="00E06E26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Da lista de códigos disponíveis apenas o código Y e Z podem ser utilizados nacionalmente</w:t>
            </w:r>
            <w:r>
              <w:rPr>
                <w:color w:val="000000"/>
                <w:szCs w:val="24"/>
              </w:rPr>
              <w:t>.</w:t>
            </w:r>
          </w:p>
          <w:p w14:paraId="4426BDFC" w14:textId="77777777" w:rsidR="00E06E26" w:rsidRPr="0006344C" w:rsidRDefault="00E06E26" w:rsidP="00E06E26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T - Endereço de código postal U - UN/LOCODE V - Identificador da estância aduaneira W - Coordenadas GNSS X - Número EORI Y - Número da Autorização Z - Endereço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33588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E06E26" w14:paraId="48E7A3EB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7D634" w14:textId="77777777" w:rsidR="00E06E26" w:rsidRDefault="00E06E26" w:rsidP="00E06E2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175E9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UN/LOCODE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55080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E04B6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77528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&lt;UNLOCODE&gt;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684D5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29840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E06E26" w14:paraId="45FD6B35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8851F3" w14:textId="77777777" w:rsidR="00E06E26" w:rsidRDefault="00E06E26" w:rsidP="00E06E2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BCC079" w14:textId="77777777" w:rsidR="00E06E26" w:rsidRDefault="00E06E26" w:rsidP="00E06E26">
            <w:r>
              <w:rPr>
                <w:b/>
                <w:bCs/>
                <w:snapToGrid w:val="0"/>
                <w:color w:val="0000FF"/>
              </w:rPr>
              <w:t>GNSS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30E30F" w14:textId="7292A17D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838F16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153AA0" w14:textId="77777777" w:rsidR="00E06E26" w:rsidRDefault="00E06E26" w:rsidP="00E06E2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&lt;GNSS&gt;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76DAB9" w14:textId="77777777" w:rsidR="00E06E26" w:rsidRDefault="00E06E26" w:rsidP="00E06E2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B1D9CD" w14:textId="77777777" w:rsidR="00E06E26" w:rsidRDefault="00E06E26" w:rsidP="00E06E26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E06E26" w14:paraId="4F45CB18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6B303" w14:textId="77777777" w:rsidR="00E06E26" w:rsidRDefault="00E06E26" w:rsidP="00E06E2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E3D00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Latitude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70AB5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29633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8F133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&lt;latitude&gt;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A2717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A770C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3D910E8F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D395A" w14:textId="77777777" w:rsidR="00E06E26" w:rsidRDefault="00E06E26" w:rsidP="00E06E2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E162D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Longitude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58614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57CEB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5FA12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&lt;longitude&gt;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74EF1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C5B8E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495A49F8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E851BB" w14:textId="77777777" w:rsidR="00E06E26" w:rsidRDefault="00E06E26" w:rsidP="00E06E2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942BE0" w14:textId="77777777" w:rsidR="00E06E26" w:rsidRDefault="00E06E26" w:rsidP="00E06E26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643261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ED77F2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1F6E69" w14:textId="77777777" w:rsidR="00E06E26" w:rsidRDefault="00E06E26" w:rsidP="00E06E2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DB706A" w14:textId="77777777" w:rsidR="00E06E26" w:rsidRDefault="00E06E26" w:rsidP="00E06E2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7443D0" w14:textId="77777777" w:rsidR="00E06E26" w:rsidRDefault="00E06E26" w:rsidP="00E06E26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E06E26" w14:paraId="7D5FF6EF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48CE8" w14:textId="77777777" w:rsidR="00E06E26" w:rsidRDefault="00E06E26" w:rsidP="00E06E2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E63A5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16FBC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83B03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CD961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C1850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D5FC5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0FF5DC70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11E04" w14:textId="77777777" w:rsidR="00E06E26" w:rsidRDefault="00E06E26" w:rsidP="00E06E2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96E93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3BF31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A80B5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8BA7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24EBA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2ECDD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4B8F491C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67BCB" w14:textId="77777777" w:rsidR="00E06E26" w:rsidRDefault="00E06E26" w:rsidP="00E06E2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8030D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9B734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6298D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4A9D0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3751D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0D099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30306BF6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4949B" w14:textId="77777777" w:rsidR="00E06E26" w:rsidRDefault="00E06E26" w:rsidP="00E06E2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5EB8F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A79FA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67264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F48DB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AF44B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AA8F4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0751331D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AA959B" w14:textId="77777777" w:rsidR="00E06E26" w:rsidRDefault="00E06E26" w:rsidP="00E06E2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3A41F6" w14:textId="77777777" w:rsidR="00E06E26" w:rsidRDefault="00E06E26" w:rsidP="00E06E26">
            <w:r>
              <w:rPr>
                <w:b/>
                <w:bCs/>
                <w:snapToGrid w:val="0"/>
                <w:color w:val="0000FF"/>
              </w:rPr>
              <w:t>Endereço - Código Postal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014E5D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281103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218803" w14:textId="77777777" w:rsidR="00E06E26" w:rsidRDefault="00E06E26" w:rsidP="00E06E2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AddressPostCode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6BD8D1" w14:textId="77777777" w:rsidR="00E06E26" w:rsidRDefault="00E06E26" w:rsidP="00E06E2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69C256" w14:textId="77777777" w:rsidR="00E06E26" w:rsidRDefault="00E06E26" w:rsidP="00E06E26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E06E26" w14:paraId="34A98D59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29927" w14:textId="77777777" w:rsidR="00E06E26" w:rsidRDefault="00E06E26" w:rsidP="00E06E2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A6128" w14:textId="77777777" w:rsidR="00E06E26" w:rsidRDefault="00E06E26" w:rsidP="00E06E26">
            <w:pPr>
              <w:rPr>
                <w:b/>
                <w:color w:val="000000"/>
              </w:rPr>
            </w:pPr>
            <w:r w:rsidRPr="4B269785">
              <w:rPr>
                <w:b/>
                <w:color w:val="000000" w:themeColor="text1"/>
              </w:rPr>
              <w:t xml:space="preserve">Número da </w:t>
            </w:r>
            <w:r w:rsidRPr="4B269785">
              <w:rPr>
                <w:b/>
                <w:bCs/>
                <w:color w:val="000000" w:themeColor="text1"/>
              </w:rPr>
              <w:t>porta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1C44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F2349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98568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houseNumber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FB11C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A6034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56FBE12F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05CBB" w14:textId="77777777" w:rsidR="00E06E26" w:rsidRDefault="00E06E26" w:rsidP="00E06E2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26421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7F291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1A7CD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F3884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80003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547AF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54624B9B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AB566" w14:textId="77777777" w:rsidR="00E06E26" w:rsidRDefault="00E06E26" w:rsidP="00E06E2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DBE0F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0FB2D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0A9E3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260AC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3A650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02042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06E26" w14:paraId="4B8AFBFE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FB6C06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 xml:space="preserve">4/11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6BFF8B" w14:textId="77777777" w:rsidR="00E06E26" w:rsidRPr="0006344C" w:rsidRDefault="00E06E26" w:rsidP="00E06E26">
            <w:r w:rsidRPr="0006344C">
              <w:rPr>
                <w:b/>
                <w:bCs/>
                <w:snapToGrid w:val="0"/>
                <w:color w:val="0000FF"/>
              </w:rPr>
              <w:t>Estância(s) aduaneira(s) de apuramento</w:t>
            </w:r>
            <w:r w:rsidRPr="0006344C"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373769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558EAA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999x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4EC93A" w14:textId="77777777" w:rsidR="00E06E26" w:rsidRDefault="00E06E26" w:rsidP="00E06E2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CustomsOfficeOfDischarge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8A9C1F" w14:textId="77777777" w:rsidR="00E06E26" w:rsidRDefault="00E06E26" w:rsidP="00E06E2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943A3D" w14:textId="77777777" w:rsidR="00E06E26" w:rsidRDefault="00E06E26" w:rsidP="00E06E26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E06E26" w14:paraId="6D1C287A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22434" w14:textId="77777777" w:rsidR="00E06E26" w:rsidRDefault="00E06E26" w:rsidP="00E06E2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3AC11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CE576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BBF2D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1FCFC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2F01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F22F0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E06E26" w14:paraId="2B8E799C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9C19C" w14:textId="77777777" w:rsidR="00E06E26" w:rsidRDefault="00E06E26" w:rsidP="00E06E2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57016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9E3EB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985BD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C758E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6B6E1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2BDF7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E06E26" w14:paraId="1AD70276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DC1716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 xml:space="preserve">4/17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6E706B" w14:textId="77777777" w:rsidR="00E06E26" w:rsidRDefault="00E06E26" w:rsidP="00E06E26">
            <w:r>
              <w:rPr>
                <w:b/>
                <w:bCs/>
                <w:snapToGrid w:val="0"/>
                <w:color w:val="0000FF"/>
              </w:rPr>
              <w:t>Prazo de apuramento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DBB960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635F21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456B39" w14:textId="77777777" w:rsidR="00E06E26" w:rsidRDefault="00E06E26" w:rsidP="00E06E2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PeriodForDischarge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2F5BAC" w14:textId="77777777" w:rsidR="00E06E26" w:rsidRDefault="00E06E26" w:rsidP="00E06E2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DCB9F6" w14:textId="77777777" w:rsidR="00E06E26" w:rsidRDefault="00E06E26" w:rsidP="00E06E26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E06E26" w14:paraId="73B5A3B5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63884" w14:textId="77777777" w:rsidR="00E06E26" w:rsidRDefault="00E06E26" w:rsidP="00E06E2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2FD04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Prazo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14CDB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E558F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52D4A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period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7174C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586EB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E06E26" w14:paraId="379C898B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65BC1" w14:textId="77777777" w:rsidR="00E06E26" w:rsidRDefault="00E06E26" w:rsidP="00E06E2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BE78" w14:textId="77777777" w:rsidR="00E06E26" w:rsidRPr="0006344C" w:rsidRDefault="00E06E26" w:rsidP="00E06E26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color w:val="000000"/>
                <w:szCs w:val="24"/>
              </w:rPr>
              <w:t>Indicador de prorrogação automática do prazo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A0D1B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5CD67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5C75A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automaticExtensionIndicator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DA6DA" w14:textId="77777777" w:rsidR="00E06E26" w:rsidRDefault="00E06E26" w:rsidP="00E06E26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 xml:space="preserve">Este elemento é preenchido com: </w:t>
            </w:r>
          </w:p>
          <w:p w14:paraId="50A6ED42" w14:textId="77777777" w:rsidR="00E06E26" w:rsidRPr="0006344C" w:rsidRDefault="00E06E26" w:rsidP="00E06E26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0 - Não 1 - Sim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8E4C1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E06E26" w14:paraId="320F621F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573A3" w14:textId="77777777" w:rsidR="00E06E26" w:rsidRDefault="00E06E26" w:rsidP="00E06E2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1FB65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Texto livre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640F6" w14:textId="165B1721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6ED17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26F64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text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7EF52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50C23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E06E26" w14:paraId="47382BE1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341D13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lastRenderedPageBreak/>
              <w:t xml:space="preserve">5/7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4C2543" w14:textId="77777777" w:rsidR="00E06E26" w:rsidRPr="0006344C" w:rsidRDefault="00E06E26" w:rsidP="00E06E26">
            <w:r w:rsidRPr="0006344C">
              <w:rPr>
                <w:b/>
                <w:bCs/>
                <w:snapToGrid w:val="0"/>
                <w:color w:val="0000FF"/>
              </w:rPr>
              <w:t>Produtos transformados/Identificação das mercador</w:t>
            </w:r>
            <w:r>
              <w:rPr>
                <w:b/>
                <w:bCs/>
                <w:snapToGrid w:val="0"/>
                <w:color w:val="0000FF"/>
              </w:rPr>
              <w:t>i</w:t>
            </w:r>
            <w:r w:rsidRPr="0006344C">
              <w:rPr>
                <w:b/>
                <w:bCs/>
                <w:snapToGrid w:val="0"/>
                <w:color w:val="0000FF"/>
              </w:rPr>
              <w:t>as a exportar temporariamente</w:t>
            </w:r>
            <w:r w:rsidRPr="0006344C"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3E607E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08A3DC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999x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82D98E" w14:textId="77777777" w:rsidR="00E06E26" w:rsidRDefault="00E06E26" w:rsidP="00E06E2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ProcessedProducts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E103FE" w14:textId="77777777" w:rsidR="00E06E26" w:rsidRDefault="00E06E26" w:rsidP="00E06E2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62D954" w14:textId="77777777" w:rsidR="00E06E26" w:rsidRDefault="00E06E26" w:rsidP="00E06E26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E06E26" w14:paraId="55C1CB53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831B3" w14:textId="77777777" w:rsidR="00E06E26" w:rsidRDefault="00E06E26" w:rsidP="00E06E2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78D7F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C2970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E8187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C2210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389C4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908C2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E06E26" w14:paraId="1BB2EBA1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2089F" w14:textId="77777777" w:rsidR="00E06E26" w:rsidRDefault="00E06E26" w:rsidP="00E06E2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16A98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das mercadorias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310DA" w14:textId="77777777" w:rsidR="00E06E26" w:rsidRDefault="00E06E26" w:rsidP="00E06E26">
            <w:pPr>
              <w:jc w:val="center"/>
              <w:rPr>
                <w:color w:val="000000"/>
                <w:sz w:val="18"/>
                <w:szCs w:val="18"/>
              </w:rPr>
            </w:pPr>
            <w:r w:rsidRPr="0071AB1C">
              <w:rPr>
                <w:color w:val="000000" w:themeColor="text1"/>
                <w:sz w:val="18"/>
                <w:szCs w:val="18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A478C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7A339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commodityCode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D819F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8848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E06E26" w14:paraId="383482EA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3F2E" w14:textId="77777777" w:rsidR="00E06E26" w:rsidRDefault="00E06E26" w:rsidP="00E06E2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28A53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Designação das mercadorias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157FD" w14:textId="77777777" w:rsidR="00E06E26" w:rsidRDefault="00E06E26" w:rsidP="00E06E26">
            <w:pPr>
              <w:jc w:val="center"/>
              <w:rPr>
                <w:color w:val="000000"/>
                <w:sz w:val="18"/>
                <w:szCs w:val="18"/>
              </w:rPr>
            </w:pPr>
            <w:r w:rsidRPr="0071AB1C">
              <w:rPr>
                <w:color w:val="000000" w:themeColor="text1"/>
                <w:sz w:val="18"/>
                <w:szCs w:val="18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94379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E6C7F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descriptionOfGoods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52193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5CB4A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E06E26" w14:paraId="5E034368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8F2B37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 xml:space="preserve">5/8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79BF82" w14:textId="77777777" w:rsidR="00E06E26" w:rsidRDefault="00E06E26" w:rsidP="00E06E26">
            <w:r>
              <w:rPr>
                <w:b/>
                <w:bCs/>
                <w:snapToGrid w:val="0"/>
                <w:color w:val="0000FF"/>
              </w:rPr>
              <w:t>Identificação das mercadorias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B4D8F5" w14:textId="12E16172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F41D39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999x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11F4F6" w14:textId="77777777" w:rsidR="00E06E26" w:rsidRDefault="00E06E26" w:rsidP="00E06E2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IdentificationOfGoods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EF78BB" w14:textId="77777777" w:rsidR="00E06E26" w:rsidRDefault="00E06E26" w:rsidP="00E06E2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F75EF8" w14:textId="4FAF4D80" w:rsidR="00E06E26" w:rsidRDefault="00E06E26" w:rsidP="00E06E26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E06E26" w14:paraId="19E1FEFF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DDB87" w14:textId="77777777" w:rsidR="00E06E26" w:rsidRDefault="00E06E26" w:rsidP="00E06E2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B8F5A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74A35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6BD48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82776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E851A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508DD" w14:textId="094718D4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E06E26" w14:paraId="15E53A2E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04818" w14:textId="77777777" w:rsidR="00E06E26" w:rsidRDefault="00E06E26" w:rsidP="00E06E2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A70D3" w14:textId="77777777" w:rsidR="00E06E26" w:rsidRPr="0006344C" w:rsidRDefault="00E06E26" w:rsidP="00E06E26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color w:val="000000"/>
                <w:szCs w:val="24"/>
              </w:rPr>
              <w:t>Código da medida de identificação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719A8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150D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47774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76DEB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07C81" w14:textId="5F0CEAE1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E06E26" w14:paraId="26C6470B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5BDF8" w14:textId="77777777" w:rsidR="00E06E26" w:rsidRDefault="00E06E26" w:rsidP="00E06E2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5A2F8" w14:textId="77777777" w:rsidR="00E06E26" w:rsidRPr="0006344C" w:rsidRDefault="00E06E26" w:rsidP="00E06E26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color w:val="000000"/>
                <w:szCs w:val="24"/>
              </w:rPr>
              <w:t>Descrição da medida de identificação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9CFB3" w14:textId="7D8B47AF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1C412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BA94E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text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AC2BF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DCFB7" w14:textId="0732E19B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E06E26" w14:paraId="073DEEBB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A0473E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 xml:space="preserve">5/5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D9CB9F" w14:textId="77777777" w:rsidR="00E06E26" w:rsidRDefault="00E06E26" w:rsidP="00E06E26">
            <w:r>
              <w:rPr>
                <w:b/>
                <w:bCs/>
                <w:snapToGrid w:val="0"/>
                <w:color w:val="0000FF"/>
              </w:rPr>
              <w:t>Taxa de rendimento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657225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D8D80C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999x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E51FB3" w14:textId="77777777" w:rsidR="00E06E26" w:rsidRDefault="00E06E26" w:rsidP="00E06E2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RateOfYield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FDD99C" w14:textId="77777777" w:rsidR="00E06E26" w:rsidRDefault="00E06E26" w:rsidP="00E06E2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922FBB" w14:textId="6C601F7A" w:rsidR="00E06E26" w:rsidRDefault="00E06E26" w:rsidP="00E06E26">
            <w:r>
              <w:rPr>
                <w:snapToGrid w:val="0"/>
                <w:color w:val="0000FF"/>
              </w:rPr>
              <w:t>3</w:t>
            </w:r>
          </w:p>
        </w:tc>
      </w:tr>
      <w:tr w:rsidR="00E06E26" w14:paraId="4D1C2FA4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C2E95" w14:textId="77777777" w:rsidR="00E06E26" w:rsidRDefault="00E06E26" w:rsidP="00E06E2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4023C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6BE99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A9E5D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A4B21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0CF56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EDF5F" w14:textId="325127FC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E06E26" w14:paraId="0DE18958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C8CEE" w14:textId="77777777" w:rsidR="00E06E26" w:rsidRDefault="00E06E26" w:rsidP="00E06E2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764F1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Taxa de rendimento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873A1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8A78E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0B1AE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RateOfYield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D1171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2DC7E" w14:textId="76E42F14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E06E26" w14:paraId="645EDFB5" w14:textId="77777777" w:rsidTr="00CC79F5">
        <w:trPr>
          <w:trHeight w:val="3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5EB7F5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 xml:space="preserve">6/2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C3F450" w14:textId="77777777" w:rsidR="00E06E26" w:rsidRDefault="00E06E26" w:rsidP="00E06E26">
            <w:r>
              <w:rPr>
                <w:b/>
                <w:bCs/>
                <w:snapToGrid w:val="0"/>
                <w:color w:val="0000FF"/>
              </w:rPr>
              <w:t>Condições económicas</w:t>
            </w:r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8097C0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4A6FCD" w14:textId="77777777" w:rsidR="00E06E26" w:rsidRDefault="00E06E26" w:rsidP="00E06E26">
            <w:pPr>
              <w:jc w:val="center"/>
            </w:pPr>
            <w:r>
              <w:rPr>
                <w:snapToGrid w:val="0"/>
                <w:color w:val="0000FF"/>
              </w:rPr>
              <w:t>999x</w:t>
            </w:r>
            <w:r>
              <w:t xml:space="preserve"> 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AFD726" w14:textId="77777777" w:rsidR="00E06E26" w:rsidRDefault="00E06E26" w:rsidP="00E06E2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EconomicConditions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DDB82D" w14:textId="77777777" w:rsidR="00E06E26" w:rsidRDefault="00E06E26" w:rsidP="00E06E26">
            <w:pPr>
              <w:jc w:val="both"/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EF7B6E" w14:textId="77777777" w:rsidR="00E06E26" w:rsidRDefault="00E06E26" w:rsidP="00E06E26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E06E26" w14:paraId="1C7E6B6D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91E2A" w14:textId="77777777" w:rsidR="00E06E26" w:rsidRDefault="00E06E26" w:rsidP="00E06E26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6EAF4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0673C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54569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4941A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283D0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7784A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E06E26" w14:paraId="25FEBB38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C0573" w14:textId="77777777" w:rsidR="00E06E26" w:rsidRDefault="00E06E26" w:rsidP="00E06E2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9CE44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da condição económica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AD71B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AD677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25AC9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1BCC4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38CD5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E06E26" w14:paraId="7D696303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12624" w14:textId="77777777" w:rsidR="00E06E26" w:rsidRDefault="00E06E26" w:rsidP="00E06E26">
            <w:pPr>
              <w:rPr>
                <w:color w:val="000000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101E8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Informação adicional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D80D" w14:textId="1D9F54B0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76277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1D75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text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C147A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A79A5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E06E26" w14:paraId="2C24CD5F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9010D" w14:textId="77777777" w:rsidR="00E06E26" w:rsidRDefault="00E06E26" w:rsidP="00E06E2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7/5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A43CA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Pormenores das atividades previstas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75DB9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344AB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E3261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DetailsOfPlannedActivities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FA069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9A893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E06E26" w14:paraId="642AAB67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7714F" w14:textId="77777777" w:rsidR="00E06E26" w:rsidRDefault="00E06E26" w:rsidP="00E06E2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8/5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2953A" w14:textId="77777777" w:rsidR="00E06E26" w:rsidRDefault="00E06E26" w:rsidP="00E06E2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Informação adicional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3AE61" w14:textId="20F28DF2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5B70C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C3234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AdditionalInformation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EF5FE" w14:textId="77777777" w:rsidR="00E06E26" w:rsidRDefault="00E06E26" w:rsidP="00E06E26">
            <w:pPr>
              <w:jc w:val="both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FE9D6" w14:textId="77777777" w:rsidR="00E06E26" w:rsidRDefault="00E06E26" w:rsidP="00E06E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E06E26" w14:paraId="3783C5C2" w14:textId="77777777" w:rsidTr="00CC79F5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E8780" w14:textId="77777777" w:rsidR="00E06E26" w:rsidRDefault="00E06E26" w:rsidP="00E06E2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8/13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127B8" w14:textId="77777777" w:rsidR="00E06E26" w:rsidRPr="0006344C" w:rsidRDefault="00E06E26" w:rsidP="00E06E26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color w:val="000000"/>
                <w:szCs w:val="24"/>
              </w:rPr>
              <w:t xml:space="preserve">Cálculo do montante dos direitos de importação em conformidade com o artigo </w:t>
            </w:r>
            <w:proofErr w:type="gramStart"/>
            <w:r w:rsidRPr="0006344C">
              <w:rPr>
                <w:b/>
                <w:bCs/>
                <w:color w:val="000000"/>
                <w:szCs w:val="24"/>
              </w:rPr>
              <w:t>86.°</w:t>
            </w:r>
            <w:proofErr w:type="gramEnd"/>
            <w:r w:rsidRPr="0006344C">
              <w:rPr>
                <w:b/>
                <w:bCs/>
                <w:color w:val="000000"/>
                <w:szCs w:val="24"/>
              </w:rPr>
              <w:t xml:space="preserve">, </w:t>
            </w:r>
            <w:proofErr w:type="spellStart"/>
            <w:r w:rsidRPr="0006344C">
              <w:rPr>
                <w:b/>
                <w:bCs/>
                <w:color w:val="000000"/>
                <w:szCs w:val="24"/>
              </w:rPr>
              <w:t>n.°</w:t>
            </w:r>
            <w:proofErr w:type="spellEnd"/>
            <w:r w:rsidRPr="0006344C">
              <w:rPr>
                <w:b/>
                <w:bCs/>
                <w:color w:val="000000"/>
                <w:szCs w:val="24"/>
              </w:rPr>
              <w:t xml:space="preserve"> 3, do Código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D9F1A" w14:textId="77777777" w:rsidR="00E06E26" w:rsidRDefault="00E06E26" w:rsidP="00E06E2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D7972" w14:textId="77777777" w:rsidR="00E06E26" w:rsidRDefault="00E06E26" w:rsidP="00E06E2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8CB74" w14:textId="77777777" w:rsidR="00E06E26" w:rsidRDefault="00E06E26" w:rsidP="00E06E2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CalculationOfTheAmountImportDuty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1EE19" w14:textId="77777777" w:rsidR="00E06E26" w:rsidRPr="0006344C" w:rsidRDefault="00E06E26" w:rsidP="00E06E26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é preenchido com: 0 - Não 1 - Sim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7D719" w14:textId="77777777" w:rsidR="00E06E26" w:rsidRDefault="00E06E26" w:rsidP="00E06E26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</w:tbl>
    <w:p w14:paraId="59C34848" w14:textId="77777777" w:rsidR="004F7761" w:rsidRDefault="00B3611C" w:rsidP="00B3611C">
      <w:pPr>
        <w:pStyle w:val="Legenda"/>
        <w:jc w:val="center"/>
      </w:pPr>
      <w:bookmarkStart w:id="42" w:name="_Toc233197015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– elementos de dados da mensa</w:t>
      </w:r>
      <w:r w:rsidR="00CF2DE5">
        <w:t>gem cc415a</w:t>
      </w:r>
      <w:bookmarkEnd w:id="42"/>
    </w:p>
    <w:p w14:paraId="32ED80E7" w14:textId="77777777" w:rsidR="00CF2DE5" w:rsidRDefault="00CF2DE5" w:rsidP="00CF2DE5"/>
    <w:p w14:paraId="0A61FFD5" w14:textId="77777777" w:rsidR="00CF2DE5" w:rsidRDefault="00CF2DE5" w:rsidP="00CF2DE5"/>
    <w:p w14:paraId="4FA42841" w14:textId="77777777" w:rsidR="00CF2DE5" w:rsidRDefault="00CF2DE5" w:rsidP="00CF2DE5"/>
    <w:p w14:paraId="5AD512E3" w14:textId="77777777" w:rsidR="00CF2DE5" w:rsidRDefault="00CF2DE5" w:rsidP="00CF2DE5"/>
    <w:p w14:paraId="2371B64C" w14:textId="77777777" w:rsidR="00CF2DE5" w:rsidRDefault="00CF2DE5" w:rsidP="00CF2DE5"/>
    <w:p w14:paraId="1878B7D0" w14:textId="77777777" w:rsidR="00CF2DE5" w:rsidRPr="00CF2DE5" w:rsidRDefault="00CF2DE5" w:rsidP="00CF2DE5"/>
    <w:p w14:paraId="5DAD0FC6" w14:textId="77777777" w:rsidR="00CF2DE5" w:rsidRPr="00CF2DE5" w:rsidRDefault="00CF2DE5" w:rsidP="00CF2DE5"/>
    <w:p w14:paraId="430F0875" w14:textId="03A63FA1" w:rsidR="00CF2DE5" w:rsidRDefault="00CF2DE5" w:rsidP="00CF2DE5">
      <w:pPr>
        <w:tabs>
          <w:tab w:val="left" w:pos="1920"/>
        </w:tabs>
      </w:pPr>
      <w:r>
        <w:tab/>
      </w:r>
    </w:p>
    <w:p w14:paraId="1A1E032B" w14:textId="77777777" w:rsidR="00CF2DE5" w:rsidRDefault="00CF2DE5" w:rsidP="00CF2DE5"/>
    <w:p w14:paraId="5A3F5A64" w14:textId="79AA6CD4" w:rsidR="00CF2DE5" w:rsidRPr="00CF2DE5" w:rsidRDefault="00CF2DE5" w:rsidP="00CF2DE5">
      <w:pPr>
        <w:sectPr w:rsidR="00CF2DE5" w:rsidRPr="00CF2DE5" w:rsidSect="00C12503">
          <w:headerReference w:type="even" r:id="rId21"/>
          <w:footerReference w:type="even" r:id="rId22"/>
          <w:footerReference w:type="default" r:id="rId23"/>
          <w:headerReference w:type="first" r:id="rId24"/>
          <w:footerReference w:type="first" r:id="rId25"/>
          <w:pgSz w:w="16838" w:h="11906" w:orient="landscape"/>
          <w:pgMar w:top="1440" w:right="2127" w:bottom="991" w:left="1440" w:header="964" w:footer="737" w:gutter="0"/>
          <w:cols w:space="708"/>
          <w:titlePg/>
          <w:docGrid w:linePitch="360"/>
        </w:sectPr>
      </w:pPr>
    </w:p>
    <w:p w14:paraId="625CE23C" w14:textId="77777777" w:rsidR="00B86E26" w:rsidRPr="00C35F7D" w:rsidRDefault="00B86E26" w:rsidP="00DA34AD">
      <w:pPr>
        <w:pStyle w:val="Ttulo1"/>
        <w:numPr>
          <w:ilvl w:val="0"/>
          <w:numId w:val="4"/>
        </w:numPr>
        <w:tabs>
          <w:tab w:val="clear" w:pos="720"/>
        </w:tabs>
        <w:ind w:left="432" w:hanging="432"/>
      </w:pPr>
      <w:bookmarkStart w:id="43" w:name="_Toc107238333"/>
      <w:bookmarkStart w:id="44" w:name="_Toc233197008"/>
      <w:r w:rsidRPr="00C35F7D">
        <w:lastRenderedPageBreak/>
        <w:t>Legenda</w:t>
      </w:r>
      <w:bookmarkEnd w:id="43"/>
      <w:bookmarkEnd w:id="44"/>
    </w:p>
    <w:p w14:paraId="3D34D6E2" w14:textId="77777777" w:rsidR="00CF2DE5" w:rsidRDefault="00CF2DE5" w:rsidP="00CF2DE5">
      <w:pPr>
        <w:spacing w:before="120" w:after="0" w:line="360" w:lineRule="auto"/>
        <w:ind w:left="357"/>
        <w:rPr>
          <w:b/>
        </w:rPr>
      </w:pPr>
    </w:p>
    <w:p w14:paraId="28627B30" w14:textId="6174141F" w:rsidR="008B0D5C" w:rsidRDefault="008B0D5C" w:rsidP="00DA34AD">
      <w:pPr>
        <w:numPr>
          <w:ilvl w:val="0"/>
          <w:numId w:val="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E.D.</w:t>
      </w:r>
    </w:p>
    <w:p w14:paraId="651CB508" w14:textId="77777777" w:rsidR="008B0D5C" w:rsidRPr="00C7624F" w:rsidRDefault="008B0D5C" w:rsidP="00DA34AD">
      <w:pPr>
        <w:numPr>
          <w:ilvl w:val="0"/>
          <w:numId w:val="6"/>
        </w:numPr>
        <w:tabs>
          <w:tab w:val="num" w:pos="720"/>
        </w:tabs>
        <w:spacing w:after="0" w:line="360" w:lineRule="auto"/>
        <w:rPr>
          <w:bCs/>
        </w:rPr>
      </w:pPr>
      <w:r w:rsidRPr="004E460D">
        <w:rPr>
          <w:bCs/>
        </w:rPr>
        <w:t xml:space="preserve">Identificação do código do </w:t>
      </w:r>
      <w:r>
        <w:rPr>
          <w:bCs/>
        </w:rPr>
        <w:t>e</w:t>
      </w:r>
      <w:r w:rsidRPr="004E460D">
        <w:rPr>
          <w:bCs/>
        </w:rPr>
        <w:t>lemento de dado</w:t>
      </w:r>
      <w:r>
        <w:rPr>
          <w:bCs/>
        </w:rPr>
        <w:t>s.</w:t>
      </w:r>
    </w:p>
    <w:p w14:paraId="1959D085" w14:textId="77777777" w:rsidR="008B0D5C" w:rsidRDefault="008B0D5C" w:rsidP="00DA34AD">
      <w:pPr>
        <w:numPr>
          <w:ilvl w:val="0"/>
          <w:numId w:val="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GRUPOS E DADOS:</w:t>
      </w:r>
    </w:p>
    <w:p w14:paraId="25A14547" w14:textId="77777777" w:rsidR="008B0D5C" w:rsidRDefault="008B0D5C" w:rsidP="00DA34AD">
      <w:pPr>
        <w:numPr>
          <w:ilvl w:val="0"/>
          <w:numId w:val="6"/>
        </w:numPr>
        <w:tabs>
          <w:tab w:val="num" w:pos="720"/>
        </w:tabs>
        <w:spacing w:after="0" w:line="360" w:lineRule="auto"/>
      </w:pPr>
      <w:r>
        <w:t>Nome do dado ou grupo de dados.</w:t>
      </w:r>
    </w:p>
    <w:p w14:paraId="36EB68CB" w14:textId="77777777" w:rsidR="008B0D5C" w:rsidRDefault="008B0D5C" w:rsidP="00DA34AD">
      <w:pPr>
        <w:numPr>
          <w:ilvl w:val="0"/>
          <w:numId w:val="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O/C/F:</w:t>
      </w:r>
    </w:p>
    <w:p w14:paraId="00200FD6" w14:textId="77777777" w:rsidR="008B0D5C" w:rsidRDefault="008B0D5C" w:rsidP="00DA34AD">
      <w:pPr>
        <w:numPr>
          <w:ilvl w:val="0"/>
          <w:numId w:val="6"/>
        </w:numPr>
        <w:tabs>
          <w:tab w:val="num" w:pos="720"/>
        </w:tabs>
        <w:spacing w:after="0" w:line="360" w:lineRule="auto"/>
      </w:pPr>
      <w:r>
        <w:t>Descrição do estado dos dados:</w:t>
      </w:r>
    </w:p>
    <w:p w14:paraId="690C4148" w14:textId="77777777" w:rsidR="008B0D5C" w:rsidRDefault="008B0D5C" w:rsidP="00DA34AD">
      <w:pPr>
        <w:numPr>
          <w:ilvl w:val="0"/>
          <w:numId w:val="7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O</w:t>
      </w:r>
      <w:r>
        <w:t xml:space="preserve"> – Obrigatório;</w:t>
      </w:r>
    </w:p>
    <w:p w14:paraId="16315E5F" w14:textId="77777777" w:rsidR="008B0D5C" w:rsidRDefault="008B0D5C" w:rsidP="00DA34AD">
      <w:pPr>
        <w:numPr>
          <w:ilvl w:val="0"/>
          <w:numId w:val="7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C</w:t>
      </w:r>
      <w:r>
        <w:t xml:space="preserve"> – Condicionado;</w:t>
      </w:r>
    </w:p>
    <w:p w14:paraId="7EFE23FF" w14:textId="77777777" w:rsidR="008B0D5C" w:rsidRDefault="008B0D5C" w:rsidP="00DA34AD">
      <w:pPr>
        <w:numPr>
          <w:ilvl w:val="0"/>
          <w:numId w:val="7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F</w:t>
      </w:r>
      <w:r>
        <w:t xml:space="preserve"> – Facultativo.</w:t>
      </w:r>
    </w:p>
    <w:p w14:paraId="76B7E465" w14:textId="77777777" w:rsidR="008B0D5C" w:rsidRDefault="008B0D5C" w:rsidP="00DA34AD">
      <w:pPr>
        <w:numPr>
          <w:ilvl w:val="0"/>
          <w:numId w:val="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TIPO:</w:t>
      </w:r>
    </w:p>
    <w:p w14:paraId="07C1F327" w14:textId="77777777" w:rsidR="008B0D5C" w:rsidRDefault="008B0D5C" w:rsidP="00DA34AD">
      <w:pPr>
        <w:numPr>
          <w:ilvl w:val="0"/>
          <w:numId w:val="6"/>
        </w:numPr>
        <w:tabs>
          <w:tab w:val="num" w:pos="720"/>
        </w:tabs>
        <w:spacing w:after="0" w:line="360" w:lineRule="auto"/>
      </w:pPr>
      <w:r>
        <w:t>Descreve o tipo e comprimento dos dados:</w:t>
      </w:r>
    </w:p>
    <w:p w14:paraId="3699C768" w14:textId="77777777" w:rsidR="008B0D5C" w:rsidRDefault="008B0D5C" w:rsidP="00DA34AD">
      <w:pPr>
        <w:numPr>
          <w:ilvl w:val="0"/>
          <w:numId w:val="8"/>
        </w:numPr>
        <w:tabs>
          <w:tab w:val="clear" w:pos="360"/>
          <w:tab w:val="num" w:pos="1068"/>
        </w:tabs>
        <w:spacing w:after="0" w:line="360" w:lineRule="auto"/>
        <w:ind w:left="1068"/>
      </w:pPr>
      <w:proofErr w:type="spellStart"/>
      <w:r>
        <w:rPr>
          <w:b/>
        </w:rPr>
        <w:t>an</w:t>
      </w:r>
      <w:proofErr w:type="spellEnd"/>
      <w:r>
        <w:tab/>
      </w:r>
      <w:r>
        <w:rPr>
          <w:rFonts w:ascii="Wingdings" w:eastAsia="Wingdings" w:hAnsi="Wingdings" w:cs="Wingdings"/>
        </w:rPr>
        <w:t>à</w:t>
      </w:r>
      <w:r>
        <w:t xml:space="preserve"> alfanumérico;</w:t>
      </w:r>
    </w:p>
    <w:p w14:paraId="4483A903" w14:textId="77777777" w:rsidR="008B0D5C" w:rsidRDefault="008B0D5C" w:rsidP="00DA34AD">
      <w:pPr>
        <w:numPr>
          <w:ilvl w:val="0"/>
          <w:numId w:val="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n</w:t>
      </w:r>
      <w:r>
        <w:tab/>
      </w:r>
      <w:r>
        <w:rPr>
          <w:rFonts w:ascii="Wingdings" w:eastAsia="Wingdings" w:hAnsi="Wingdings" w:cs="Wingdings"/>
        </w:rPr>
        <w:t>à</w:t>
      </w:r>
      <w:r>
        <w:t xml:space="preserve"> numérico;</w:t>
      </w:r>
    </w:p>
    <w:p w14:paraId="09F7B5D4" w14:textId="77777777" w:rsidR="008B0D5C" w:rsidRDefault="008B0D5C" w:rsidP="00DA34AD">
      <w:pPr>
        <w:numPr>
          <w:ilvl w:val="0"/>
          <w:numId w:val="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an..11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até 11 caracteres;</w:t>
      </w:r>
    </w:p>
    <w:p w14:paraId="7F074268" w14:textId="77777777" w:rsidR="008B0D5C" w:rsidRDefault="008B0D5C" w:rsidP="00DA34AD">
      <w:pPr>
        <w:numPr>
          <w:ilvl w:val="0"/>
          <w:numId w:val="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com apenas 1 </w:t>
      </w:r>
      <w:proofErr w:type="spellStart"/>
      <w:r>
        <w:t>caracter</w:t>
      </w:r>
      <w:proofErr w:type="spellEnd"/>
      <w:r>
        <w:t>;</w:t>
      </w:r>
    </w:p>
    <w:p w14:paraId="548B790E" w14:textId="77777777" w:rsidR="008B0D5C" w:rsidRDefault="008B0D5C" w:rsidP="00DA34AD">
      <w:pPr>
        <w:numPr>
          <w:ilvl w:val="0"/>
          <w:numId w:val="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n..11,3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numérico até 11 dígitos, dos quais 3 são decimais (o ponto decimal, embora explícito, não é contabilizado).</w:t>
      </w:r>
    </w:p>
    <w:p w14:paraId="05AFEFDF" w14:textId="77777777" w:rsidR="008B0D5C" w:rsidRDefault="008B0D5C" w:rsidP="00DA34AD">
      <w:pPr>
        <w:numPr>
          <w:ilvl w:val="0"/>
          <w:numId w:val="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 xml:space="preserve">date -&gt; </w:t>
      </w:r>
      <w:r>
        <w:rPr>
          <w:bCs/>
        </w:rPr>
        <w:t xml:space="preserve">data no formato XML </w:t>
      </w:r>
      <w:proofErr w:type="spellStart"/>
      <w:r>
        <w:rPr>
          <w:bCs/>
        </w:rPr>
        <w:t>Schema</w:t>
      </w:r>
      <w:proofErr w:type="spellEnd"/>
      <w:r>
        <w:rPr>
          <w:bCs/>
        </w:rPr>
        <w:t xml:space="preserve"> (AAAA-MM-DD)</w:t>
      </w:r>
    </w:p>
    <w:p w14:paraId="4991F310" w14:textId="77777777" w:rsidR="008B0D5C" w:rsidRDefault="008B0D5C" w:rsidP="00DA34AD">
      <w:pPr>
        <w:numPr>
          <w:ilvl w:val="0"/>
          <w:numId w:val="8"/>
        </w:numPr>
        <w:tabs>
          <w:tab w:val="clear" w:pos="360"/>
          <w:tab w:val="num" w:pos="1068"/>
        </w:tabs>
        <w:spacing w:after="0" w:line="360" w:lineRule="auto"/>
        <w:ind w:left="1068"/>
      </w:pPr>
      <w:proofErr w:type="spellStart"/>
      <w:r>
        <w:rPr>
          <w:b/>
        </w:rPr>
        <w:t>dateTime</w:t>
      </w:r>
      <w:proofErr w:type="spellEnd"/>
      <w:r>
        <w:rPr>
          <w:b/>
        </w:rPr>
        <w:t xml:space="preserve"> -&gt; </w:t>
      </w:r>
      <w:r>
        <w:rPr>
          <w:bCs/>
        </w:rPr>
        <w:t xml:space="preserve">data/hora no formato XML </w:t>
      </w:r>
      <w:proofErr w:type="spellStart"/>
      <w:r>
        <w:rPr>
          <w:bCs/>
        </w:rPr>
        <w:t>Schema</w:t>
      </w:r>
      <w:proofErr w:type="spellEnd"/>
      <w:r>
        <w:rPr>
          <w:bCs/>
        </w:rPr>
        <w:t xml:space="preserve"> (</w:t>
      </w:r>
      <w:proofErr w:type="spellStart"/>
      <w:r>
        <w:rPr>
          <w:bCs/>
        </w:rPr>
        <w:t>AAAA-MM-DDThh:</w:t>
      </w:r>
      <w:proofErr w:type="gramStart"/>
      <w:r>
        <w:rPr>
          <w:bCs/>
        </w:rPr>
        <w:t>mm:ss</w:t>
      </w:r>
      <w:proofErr w:type="spellEnd"/>
      <w:proofErr w:type="gramEnd"/>
      <w:r>
        <w:rPr>
          <w:bCs/>
        </w:rPr>
        <w:t>[-</w:t>
      </w:r>
      <w:proofErr w:type="spellStart"/>
      <w:r>
        <w:rPr>
          <w:bCs/>
        </w:rPr>
        <w:t>mm:mm</w:t>
      </w:r>
      <w:proofErr w:type="spellEnd"/>
      <w:r>
        <w:rPr>
          <w:bCs/>
        </w:rPr>
        <w:t>])</w:t>
      </w:r>
    </w:p>
    <w:p w14:paraId="7F26775D" w14:textId="77777777" w:rsidR="008B0D5C" w:rsidRDefault="008B0D5C" w:rsidP="00DA34AD">
      <w:pPr>
        <w:numPr>
          <w:ilvl w:val="0"/>
          <w:numId w:val="5"/>
        </w:numPr>
        <w:spacing w:before="120" w:after="0" w:line="360" w:lineRule="auto"/>
        <w:ind w:left="357" w:hanging="357"/>
        <w:rPr>
          <w:b/>
        </w:rPr>
      </w:pPr>
      <w:bookmarkStart w:id="45" w:name="_Hlk105410777"/>
      <w:r>
        <w:rPr>
          <w:b/>
        </w:rPr>
        <w:t>TAGS XML:</w:t>
      </w:r>
    </w:p>
    <w:p w14:paraId="01BE20BA" w14:textId="77777777" w:rsidR="008B0D5C" w:rsidRDefault="008B0D5C" w:rsidP="00DA34AD">
      <w:pPr>
        <w:numPr>
          <w:ilvl w:val="0"/>
          <w:numId w:val="6"/>
        </w:numPr>
        <w:spacing w:after="0" w:line="360" w:lineRule="auto"/>
      </w:pPr>
      <w:r>
        <w:t xml:space="preserve">Exemplo: </w:t>
      </w:r>
      <w:r>
        <w:rPr>
          <w:b/>
          <w:bCs/>
          <w:snapToGrid w:val="0"/>
        </w:rPr>
        <w:t>&lt;</w:t>
      </w:r>
      <w:proofErr w:type="spellStart"/>
      <w:r>
        <w:rPr>
          <w:b/>
          <w:bCs/>
          <w:snapToGrid w:val="0"/>
        </w:rPr>
        <w:t>messageHeader</w:t>
      </w:r>
      <w:proofErr w:type="spellEnd"/>
      <w:r>
        <w:rPr>
          <w:b/>
          <w:bCs/>
          <w:snapToGrid w:val="0"/>
        </w:rPr>
        <w:t>&gt;</w:t>
      </w:r>
      <w:r>
        <w:t xml:space="preserve"> </w:t>
      </w:r>
    </w:p>
    <w:p w14:paraId="75FA2F72" w14:textId="77777777" w:rsidR="008B0D5C" w:rsidRDefault="008B0D5C" w:rsidP="00DA34AD">
      <w:pPr>
        <w:numPr>
          <w:ilvl w:val="0"/>
          <w:numId w:val="9"/>
        </w:numPr>
        <w:spacing w:after="0" w:line="360" w:lineRule="auto"/>
        <w:ind w:left="1068"/>
      </w:pPr>
      <w:r>
        <w:t>Indica que existe um elemento de nome ‘</w:t>
      </w:r>
      <w:r>
        <w:rPr>
          <w:b/>
          <w:bCs/>
          <w:snapToGrid w:val="0"/>
        </w:rPr>
        <w:t>Cabeçalho da Mensagem</w:t>
      </w:r>
      <w:r>
        <w:rPr>
          <w:snapToGrid w:val="0"/>
        </w:rPr>
        <w:t>’</w:t>
      </w:r>
    </w:p>
    <w:p w14:paraId="19FB2B3E" w14:textId="77777777" w:rsidR="008B0D5C" w:rsidRDefault="008B0D5C" w:rsidP="00DA34AD">
      <w:pPr>
        <w:numPr>
          <w:ilvl w:val="0"/>
          <w:numId w:val="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P:</w:t>
      </w:r>
    </w:p>
    <w:p w14:paraId="53B6B99F" w14:textId="77777777" w:rsidR="008B0D5C" w:rsidRDefault="008B0D5C" w:rsidP="00DA34AD">
      <w:pPr>
        <w:numPr>
          <w:ilvl w:val="0"/>
          <w:numId w:val="6"/>
        </w:numPr>
        <w:tabs>
          <w:tab w:val="num" w:pos="720"/>
        </w:tabs>
        <w:spacing w:after="0" w:line="360" w:lineRule="auto"/>
      </w:pPr>
      <w:r>
        <w:t xml:space="preserve">Indica o nível de profundidade de uma </w:t>
      </w:r>
      <w:proofErr w:type="spellStart"/>
      <w:r>
        <w:t>tag</w:t>
      </w:r>
      <w:proofErr w:type="spellEnd"/>
      <w:r>
        <w:t>.</w:t>
      </w:r>
    </w:p>
    <w:p w14:paraId="23FBE945" w14:textId="77777777" w:rsidR="008B0D5C" w:rsidRDefault="008B0D5C" w:rsidP="00DA34AD">
      <w:pPr>
        <w:numPr>
          <w:ilvl w:val="0"/>
          <w:numId w:val="9"/>
        </w:numPr>
        <w:spacing w:after="0" w:line="360" w:lineRule="auto"/>
        <w:ind w:left="1068"/>
      </w:pPr>
      <w:r>
        <w:t>&lt;</w:t>
      </w:r>
      <w:r>
        <w:rPr>
          <w:b/>
          <w:bCs/>
        </w:rPr>
        <w:t>CC415A</w:t>
      </w:r>
      <w:r>
        <w:t>&gt; tem profundidade 1. Os elementos &lt;</w:t>
      </w:r>
      <w:proofErr w:type="spellStart"/>
      <w:r>
        <w:rPr>
          <w:b/>
          <w:bCs/>
        </w:rPr>
        <w:t>messageHeader</w:t>
      </w:r>
      <w:proofErr w:type="spellEnd"/>
      <w:r>
        <w:t>&gt; e &lt;</w:t>
      </w:r>
      <w:proofErr w:type="spellStart"/>
      <w:r>
        <w:rPr>
          <w:b/>
          <w:bCs/>
        </w:rPr>
        <w:t>ImportOperation</w:t>
      </w:r>
      <w:proofErr w:type="spellEnd"/>
      <w:r>
        <w:t>&gt; tem profundidade 2. O elemento &lt;</w:t>
      </w:r>
      <w:proofErr w:type="spellStart"/>
      <w:r>
        <w:rPr>
          <w:b/>
          <w:bCs/>
        </w:rPr>
        <w:t>From</w:t>
      </w:r>
      <w:proofErr w:type="spellEnd"/>
      <w:r>
        <w:t>&gt; (que se encontra dentro do ‘</w:t>
      </w:r>
      <w:proofErr w:type="spellStart"/>
      <w:r>
        <w:rPr>
          <w:b/>
          <w:bCs/>
        </w:rPr>
        <w:t>messageHeader</w:t>
      </w:r>
      <w:proofErr w:type="spellEnd"/>
      <w:r>
        <w:t xml:space="preserve">’) tem profundidade 3. </w:t>
      </w:r>
      <w:bookmarkEnd w:id="45"/>
    </w:p>
    <w:p w14:paraId="06861593" w14:textId="77777777" w:rsidR="00B86E26" w:rsidRPr="00726063" w:rsidRDefault="00B86E26" w:rsidP="004450D3">
      <w:pPr>
        <w:spacing w:line="360" w:lineRule="auto"/>
      </w:pPr>
    </w:p>
    <w:p w14:paraId="1591E055" w14:textId="77777777" w:rsidR="004F7761" w:rsidRPr="00230FC6" w:rsidRDefault="004F7761" w:rsidP="004F7761"/>
    <w:sectPr w:rsidR="004F7761" w:rsidRPr="00230FC6" w:rsidSect="00C12503">
      <w:headerReference w:type="first" r:id="rId26"/>
      <w:footerReference w:type="first" r:id="rId27"/>
      <w:pgSz w:w="11906" w:h="16838"/>
      <w:pgMar w:top="2127" w:right="991" w:bottom="1440" w:left="1440" w:header="964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76A8E" w14:textId="77777777" w:rsidR="00014E69" w:rsidRDefault="00014E69" w:rsidP="00E91D07">
      <w:pPr>
        <w:spacing w:after="0" w:line="240" w:lineRule="auto"/>
      </w:pPr>
      <w:r>
        <w:separator/>
      </w:r>
    </w:p>
  </w:endnote>
  <w:endnote w:type="continuationSeparator" w:id="0">
    <w:p w14:paraId="3D082B76" w14:textId="77777777" w:rsidR="00014E69" w:rsidRDefault="00014E69" w:rsidP="00E91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0"/>
      <w:gridCol w:w="2207"/>
      <w:gridCol w:w="3209"/>
    </w:tblGrid>
    <w:tr w:rsidR="00C9209D" w14:paraId="27CE20DB" w14:textId="77777777" w:rsidTr="0088073C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7CE20DA" w14:textId="3FE61216" w:rsidR="00C9209D" w:rsidRDefault="007A0EE3" w:rsidP="00D350F7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CC79F5">
            <w:rPr>
              <w:rFonts w:cs="Arial"/>
              <w:noProof/>
              <w:sz w:val="18"/>
            </w:rPr>
            <w:instrText>2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 w:rsidR="00CC79F5"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CC79F5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DF" w14:textId="77777777" w:rsidTr="00187135">
      <w:tc>
        <w:tcPr>
          <w:tcW w:w="360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C" w14:textId="4FCBA952" w:rsidR="00B74B66" w:rsidRDefault="006140E6" w:rsidP="002A1562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 w:rsidR="002A1562"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F749F2">
            <w:rPr>
              <w:sz w:val="18"/>
            </w:rPr>
            <w:t>25-06-2026</w:t>
          </w:r>
          <w:r w:rsidRPr="002A1562">
            <w:rPr>
              <w:sz w:val="18"/>
            </w:rPr>
            <w:fldChar w:fldCharType="end"/>
          </w:r>
        </w:p>
      </w:tc>
      <w:tc>
        <w:tcPr>
          <w:tcW w:w="2207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D" w14:textId="790296EB" w:rsidR="00B74B66" w:rsidRDefault="00C9209D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F749F2">
            <w:rPr>
              <w:sz w:val="18"/>
            </w:rPr>
            <w:t>1.5</w:t>
          </w:r>
          <w:r w:rsidRPr="00FF3145">
            <w:rPr>
              <w:sz w:val="18"/>
            </w:rPr>
            <w:fldChar w:fldCharType="end"/>
          </w:r>
        </w:p>
      </w:tc>
      <w:tc>
        <w:tcPr>
          <w:tcW w:w="320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E" w14:textId="77777777" w:rsidR="00B74B66" w:rsidRDefault="00C9209D" w:rsidP="002A1562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</w:tr>
  </w:tbl>
  <w:p w14:paraId="27CE20E0" w14:textId="77777777" w:rsidR="00011AEE" w:rsidRPr="00B74B66" w:rsidRDefault="00011AEE" w:rsidP="00B74B66">
    <w:pPr>
      <w:pStyle w:val="Rodap"/>
      <w:spacing w:after="0" w:line="240" w:lineRule="auto"/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4983" w:type="pct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15"/>
      <w:gridCol w:w="1781"/>
      <w:gridCol w:w="4247"/>
    </w:tblGrid>
    <w:tr w:rsidR="00C9209D" w14:paraId="27CE20E2" w14:textId="77777777" w:rsidTr="00B626B3">
      <w:trPr>
        <w:trHeight w:val="277"/>
      </w:trPr>
      <w:tc>
        <w:tcPr>
          <w:tcW w:w="5000" w:type="pct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27CE20E1" w14:textId="3579DE6D" w:rsidR="00C9209D" w:rsidRPr="006140E6" w:rsidRDefault="00C9209D" w:rsidP="007A0EE3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="007A0EE3" w:rsidRPr="007A0EE3">
            <w:rPr>
              <w:rFonts w:cs="Arial"/>
              <w:sz w:val="18"/>
            </w:rPr>
            <w:fldChar w:fldCharType="begin"/>
          </w:r>
          <w:r w:rsidR="007A0EE3" w:rsidRPr="007A0EE3">
            <w:rPr>
              <w:rFonts w:cs="Arial"/>
              <w:sz w:val="18"/>
            </w:rPr>
            <w:instrText>PAGE</w:instrText>
          </w:r>
          <w:r w:rsidR="007A0EE3" w:rsidRPr="007A0EE3">
            <w:rPr>
              <w:rFonts w:cs="Arial"/>
              <w:sz w:val="18"/>
            </w:rPr>
            <w:fldChar w:fldCharType="separate"/>
          </w:r>
          <w:r w:rsidR="00CC79F5">
            <w:rPr>
              <w:rFonts w:cs="Arial"/>
              <w:noProof/>
              <w:sz w:val="18"/>
            </w:rPr>
            <w:instrText>3</w:instrText>
          </w:r>
          <w:r w:rsidR="007A0EE3" w:rsidRPr="007A0EE3">
            <w:rPr>
              <w:rFonts w:cs="Arial"/>
              <w:sz w:val="18"/>
            </w:rPr>
            <w:fldChar w:fldCharType="end"/>
          </w:r>
          <w:r w:rsidR="007A0EE3"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begin"/>
          </w:r>
          <w:r w:rsidR="007A0EE3">
            <w:rPr>
              <w:rFonts w:cs="Arial"/>
              <w:sz w:val="18"/>
            </w:rPr>
            <w:instrText xml:space="preserve"> if </w:instrText>
          </w:r>
          <w:r w:rsidR="007A0EE3" w:rsidRPr="00087320">
            <w:rPr>
              <w:rFonts w:cs="Arial"/>
              <w:sz w:val="14"/>
              <w:szCs w:val="14"/>
            </w:rPr>
            <w:fldChar w:fldCharType="begin"/>
          </w:r>
          <w:r w:rsidR="007A0EE3"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="007A0EE3"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="007A0EE3" w:rsidRPr="00087320">
            <w:rPr>
              <w:rFonts w:cs="Arial"/>
              <w:sz w:val="14"/>
              <w:szCs w:val="14"/>
            </w:rPr>
            <w:fldChar w:fldCharType="end"/>
          </w:r>
          <w:r w:rsidR="007A0EE3">
            <w:rPr>
              <w:rFonts w:cs="Arial"/>
              <w:sz w:val="14"/>
              <w:szCs w:val="14"/>
            </w:rPr>
            <w:instrText xml:space="preserve"> = "True" "</w:instrText>
          </w:r>
          <w:r w:rsidR="007A0EE3" w:rsidRPr="00087320">
            <w:rPr>
              <w:rFonts w:cs="Arial"/>
              <w:sz w:val="18"/>
            </w:rPr>
            <w:instrText xml:space="preserve"> </w:instrText>
          </w:r>
          <w:r w:rsidR="007A0EE3"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="007A0EE3" w:rsidRPr="006D169D">
            <w:rPr>
              <w:rFonts w:cs="Arial"/>
              <w:b/>
              <w:sz w:val="18"/>
            </w:rPr>
            <w:instrText>cópia não controlada</w:instrText>
          </w:r>
          <w:r w:rsidR="007A0EE3">
            <w:rPr>
              <w:rFonts w:cs="Arial"/>
              <w:b/>
              <w:sz w:val="18"/>
            </w:rPr>
            <w:instrText xml:space="preserve">. </w:instrText>
          </w:r>
          <w:r w:rsidR="007A0EE3">
            <w:rPr>
              <w:rFonts w:cs="Arial"/>
              <w:sz w:val="14"/>
              <w:szCs w:val="14"/>
            </w:rPr>
            <w:instrText>" " "</w:instrText>
          </w:r>
          <w:r w:rsidR="007A0EE3">
            <w:rPr>
              <w:rFonts w:cs="Arial"/>
              <w:sz w:val="18"/>
            </w:rPr>
            <w:fldChar w:fldCharType="separate"/>
          </w:r>
          <w:r w:rsidR="00795F8B">
            <w:rPr>
              <w:rFonts w:cs="Arial"/>
              <w:noProof/>
              <w:sz w:val="14"/>
              <w:szCs w:val="14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CC79F5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E6" w14:textId="77777777" w:rsidTr="00B626B3">
      <w:trPr>
        <w:trHeight w:val="258"/>
      </w:trPr>
      <w:tc>
        <w:tcPr>
          <w:tcW w:w="1808" w:type="pct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3" w14:textId="77777777" w:rsidR="00B74B66" w:rsidRDefault="00C9209D" w:rsidP="002A1562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  <w:tc>
        <w:tcPr>
          <w:tcW w:w="943" w:type="pct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4" w14:textId="1ED57175" w:rsidR="00B74B66" w:rsidRDefault="00C9209D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E06E26">
            <w:rPr>
              <w:sz w:val="18"/>
            </w:rPr>
            <w:t>1.5</w:t>
          </w:r>
          <w:r w:rsidRPr="00FF3145">
            <w:rPr>
              <w:sz w:val="18"/>
            </w:rPr>
            <w:fldChar w:fldCharType="end"/>
          </w:r>
        </w:p>
      </w:tc>
      <w:tc>
        <w:tcPr>
          <w:tcW w:w="2249" w:type="pct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5" w14:textId="7469FA8A" w:rsidR="00B74B66" w:rsidRPr="002A1562" w:rsidRDefault="002A1562" w:rsidP="002A1562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E06E26">
            <w:rPr>
              <w:sz w:val="18"/>
            </w:rPr>
            <w:t>25-06-2026</w:t>
          </w:r>
          <w:r w:rsidRPr="002A1562">
            <w:rPr>
              <w:sz w:val="18"/>
            </w:rPr>
            <w:fldChar w:fldCharType="end"/>
          </w:r>
        </w:p>
      </w:tc>
    </w:tr>
  </w:tbl>
  <w:p w14:paraId="27CE20E7" w14:textId="77777777" w:rsidR="00A4106B" w:rsidRPr="00B74B66" w:rsidRDefault="00A4106B" w:rsidP="00B74B66">
    <w:pPr>
      <w:pStyle w:val="Rodap"/>
      <w:spacing w:after="0" w:line="240" w:lineRule="auto"/>
      <w:rPr>
        <w:sz w:val="8"/>
        <w:szCs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E20E9" w14:textId="3EB2746B" w:rsidR="00D350F7" w:rsidRDefault="000D7F24">
    <w:pPr>
      <w:pStyle w:val="Rodap"/>
    </w:pPr>
    <w:r>
      <w:rPr>
        <w:noProof/>
        <w:sz w:val="4"/>
        <w:szCs w:val="4"/>
        <w:lang w:eastAsia="pt-PT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27CE20EE" wp14:editId="27CE20EF">
              <wp:simplePos x="0" y="0"/>
              <wp:positionH relativeFrom="page">
                <wp:posOffset>864870</wp:posOffset>
              </wp:positionH>
              <wp:positionV relativeFrom="page">
                <wp:posOffset>7622540</wp:posOffset>
              </wp:positionV>
              <wp:extent cx="291465" cy="2607310"/>
              <wp:effectExtent l="0" t="0" r="0" b="2540"/>
              <wp:wrapNone/>
              <wp:docPr id="4" name="Text Box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465" cy="26073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CE20F0" w14:textId="77777777" w:rsidR="000D7F24" w:rsidRPr="001C4222" w:rsidRDefault="000D7F24" w:rsidP="000D7F24">
                          <w:pPr>
                            <w:rPr>
                              <w:color w:val="2F5496" w:themeColor="accent5" w:themeShade="BF"/>
                              <w:szCs w:val="12"/>
                            </w:rPr>
                          </w:pP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 xml:space="preserve">MOD. 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instrText xml:space="preserve"> DOCPROPERTY NumeroModelo \* CHARFORMAT </w:instrTex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95F8B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>12.3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CE20EE" id="_x0000_t202" coordsize="21600,21600" o:spt="202" path="m,l,21600r21600,l21600,xe">
              <v:stroke joinstyle="miter"/>
              <v:path gradientshapeok="t" o:connecttype="rect"/>
            </v:shapetype>
            <v:shape id="Text Box 102" o:spid="_x0000_s1026" type="#_x0000_t202" style="position:absolute;margin-left:68.1pt;margin-top:600.2pt;width:22.95pt;height:205.3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" stroked="f">
              <v:textbox style="layout-flow:vertical;mso-layout-flow-alt:bottom-to-top" inset="0,0,0,0">
                <w:txbxContent>
                  <w:p w14:paraId="27CE20F0" w14:textId="77777777" w:rsidR="000D7F24" w:rsidRPr="001C4222" w:rsidRDefault="000D7F24" w:rsidP="000D7F24">
                    <w:pPr>
                      <w:rPr>
                        <w:color w:val="2F5496" w:themeColor="accent5" w:themeShade="BF"/>
                        <w:szCs w:val="12"/>
                      </w:rPr>
                    </w:pP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t xml:space="preserve">MOD. 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begin"/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instrText xml:space="preserve"> DOCPROPERTY NumeroModelo \* CHARFORMAT </w:instrTex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separate"/>
                    </w:r>
                    <w:r w:rsidR="00795F8B">
                      <w:rPr>
                        <w:color w:val="2F5496" w:themeColor="accent5" w:themeShade="BF"/>
                        <w:sz w:val="12"/>
                        <w:szCs w:val="12"/>
                      </w:rPr>
                      <w:t>12.3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2589"/>
      <w:gridCol w:w="3166"/>
    </w:tblGrid>
    <w:tr w:rsidR="00D44340" w14:paraId="0F2C3AF1" w14:textId="77777777" w:rsidTr="00FF7B1A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7ECCBAEE" w14:textId="593AC5A4" w:rsidR="00D44340" w:rsidRPr="006140E6" w:rsidRDefault="00D44340" w:rsidP="00F67034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CC79F5">
            <w:rPr>
              <w:rFonts w:cs="Arial"/>
              <w:noProof/>
              <w:sz w:val="18"/>
            </w:rPr>
            <w:instrText>4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CC79F5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D44340" w14:paraId="11A6E201" w14:textId="77777777" w:rsidTr="00187135">
      <w:tc>
        <w:tcPr>
          <w:tcW w:w="3261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EDDFA68" w14:textId="77777777" w:rsidR="00D44340" w:rsidRDefault="00D44340" w:rsidP="00F67034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  <w:tc>
        <w:tcPr>
          <w:tcW w:w="258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14DC2CDE" w14:textId="402A25DA" w:rsidR="00D44340" w:rsidRDefault="00D44340" w:rsidP="00F67034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E06E26">
            <w:rPr>
              <w:sz w:val="18"/>
            </w:rPr>
            <w:t>1.5</w:t>
          </w:r>
          <w:r w:rsidRPr="00FF3145">
            <w:rPr>
              <w:sz w:val="18"/>
            </w:rPr>
            <w:fldChar w:fldCharType="end"/>
          </w:r>
        </w:p>
      </w:tc>
      <w:tc>
        <w:tcPr>
          <w:tcW w:w="316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DB20641" w14:textId="3BFF21C8" w:rsidR="00D44340" w:rsidRPr="002A1562" w:rsidRDefault="00D44340" w:rsidP="00F67034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E06E26">
            <w:rPr>
              <w:sz w:val="18"/>
            </w:rPr>
            <w:t>25-06-2026</w:t>
          </w:r>
          <w:r w:rsidRPr="002A1562">
            <w:rPr>
              <w:sz w:val="18"/>
            </w:rPr>
            <w:fldChar w:fldCharType="end"/>
          </w:r>
        </w:p>
      </w:tc>
    </w:tr>
  </w:tbl>
  <w:p w14:paraId="4A38F38A" w14:textId="77777777" w:rsidR="00D44340" w:rsidRPr="003D4069" w:rsidRDefault="00D44340">
    <w:pPr>
      <w:pStyle w:val="Rodap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13310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40"/>
      <w:gridCol w:w="3532"/>
      <w:gridCol w:w="4738"/>
    </w:tblGrid>
    <w:tr w:rsidR="000D733E" w14:paraId="26E8F21C" w14:textId="77777777" w:rsidTr="00B56BD1">
      <w:trPr>
        <w:trHeight w:val="277"/>
      </w:trPr>
      <w:tc>
        <w:tcPr>
          <w:tcW w:w="13310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68A1EC09" w14:textId="08110D0D" w:rsidR="000D733E" w:rsidRDefault="000D733E" w:rsidP="00D350F7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CC79F5">
            <w:rPr>
              <w:rFonts w:cs="Arial"/>
              <w:noProof/>
              <w:sz w:val="18"/>
            </w:rPr>
            <w:instrText>6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CC79F5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0D733E" w14:paraId="37556F51" w14:textId="77777777" w:rsidTr="00B56BD1">
      <w:trPr>
        <w:trHeight w:val="259"/>
      </w:trPr>
      <w:tc>
        <w:tcPr>
          <w:tcW w:w="504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19CD1AC" w14:textId="265DC046" w:rsidR="000D733E" w:rsidRDefault="000D733E" w:rsidP="002A1562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E06E26">
            <w:rPr>
              <w:sz w:val="18"/>
            </w:rPr>
            <w:t>25-06-2026</w:t>
          </w:r>
          <w:r w:rsidRPr="002A1562">
            <w:rPr>
              <w:sz w:val="18"/>
            </w:rPr>
            <w:fldChar w:fldCharType="end"/>
          </w:r>
        </w:p>
      </w:tc>
      <w:tc>
        <w:tcPr>
          <w:tcW w:w="3532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824817D" w14:textId="14D101FF" w:rsidR="000D733E" w:rsidRDefault="000D733E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E06E26">
            <w:rPr>
              <w:sz w:val="18"/>
            </w:rPr>
            <w:t>1.5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38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7B884F41" w14:textId="77777777" w:rsidR="000D733E" w:rsidRDefault="000D733E" w:rsidP="002A1562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639C5642" w14:textId="77777777" w:rsidR="000D733E" w:rsidRPr="00B74B66" w:rsidRDefault="000D733E" w:rsidP="00B74B66">
    <w:pPr>
      <w:pStyle w:val="Rodap"/>
      <w:spacing w:after="0" w:line="240" w:lineRule="auto"/>
      <w:rPr>
        <w:sz w:val="8"/>
        <w:szCs w:val="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4983" w:type="pct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83"/>
      <w:gridCol w:w="2494"/>
      <w:gridCol w:w="5949"/>
    </w:tblGrid>
    <w:tr w:rsidR="00A61CEC" w14:paraId="431D7106" w14:textId="77777777" w:rsidTr="00B626B3">
      <w:trPr>
        <w:trHeight w:val="277"/>
      </w:trPr>
      <w:tc>
        <w:tcPr>
          <w:tcW w:w="5000" w:type="pct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06E2BA9B" w14:textId="79B4E458" w:rsidR="00A61CEC" w:rsidRPr="006140E6" w:rsidRDefault="00A61CEC" w:rsidP="007A0EE3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CC79F5">
            <w:rPr>
              <w:rFonts w:cs="Arial"/>
              <w:noProof/>
              <w:sz w:val="18"/>
            </w:rPr>
            <w:instrText>33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CC79F5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A61CEC" w14:paraId="65ADC51A" w14:textId="77777777" w:rsidTr="00B626B3">
      <w:trPr>
        <w:trHeight w:val="258"/>
      </w:trPr>
      <w:tc>
        <w:tcPr>
          <w:tcW w:w="1808" w:type="pct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B85CD2B" w14:textId="77777777" w:rsidR="00A61CEC" w:rsidRDefault="00A61CEC" w:rsidP="002A1562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  <w:tc>
        <w:tcPr>
          <w:tcW w:w="943" w:type="pct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371CCA3B" w14:textId="7C8A441F" w:rsidR="00A61CEC" w:rsidRDefault="00A61CEC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E06E26">
            <w:rPr>
              <w:sz w:val="18"/>
            </w:rPr>
            <w:t>1.5</w:t>
          </w:r>
          <w:r w:rsidRPr="00FF3145">
            <w:rPr>
              <w:sz w:val="18"/>
            </w:rPr>
            <w:fldChar w:fldCharType="end"/>
          </w:r>
        </w:p>
      </w:tc>
      <w:tc>
        <w:tcPr>
          <w:tcW w:w="2249" w:type="pct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66870A94" w14:textId="6200F6F9" w:rsidR="00A61CEC" w:rsidRPr="002A1562" w:rsidRDefault="00A61CEC" w:rsidP="002A1562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E06E26">
            <w:rPr>
              <w:sz w:val="18"/>
            </w:rPr>
            <w:t>25-06-2026</w:t>
          </w:r>
          <w:r w:rsidRPr="002A1562">
            <w:rPr>
              <w:sz w:val="18"/>
            </w:rPr>
            <w:fldChar w:fldCharType="end"/>
          </w:r>
        </w:p>
      </w:tc>
    </w:tr>
  </w:tbl>
  <w:p w14:paraId="566F6184" w14:textId="77777777" w:rsidR="00A61CEC" w:rsidRPr="00B74B66" w:rsidRDefault="00A61CEC" w:rsidP="00B74B66">
    <w:pPr>
      <w:pStyle w:val="Rodap"/>
      <w:spacing w:after="0" w:line="240" w:lineRule="auto"/>
      <w:rPr>
        <w:sz w:val="8"/>
        <w:szCs w:val="8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13414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56"/>
      <w:gridCol w:w="3283"/>
      <w:gridCol w:w="4775"/>
    </w:tblGrid>
    <w:tr w:rsidR="00B35A7E" w14:paraId="6D8771CE" w14:textId="77777777" w:rsidTr="00B35A7E">
      <w:trPr>
        <w:trHeight w:val="282"/>
      </w:trPr>
      <w:tc>
        <w:tcPr>
          <w:tcW w:w="13414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E076A58" w14:textId="58B13F2D" w:rsidR="00B35A7E" w:rsidRDefault="00B35A7E" w:rsidP="00B35A7E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CC79F5">
            <w:rPr>
              <w:rFonts w:cs="Arial"/>
              <w:noProof/>
              <w:sz w:val="18"/>
            </w:rPr>
            <w:instrText>5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CC79F5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35A7E" w14:paraId="50E046EE" w14:textId="77777777" w:rsidTr="00B35A7E">
      <w:trPr>
        <w:trHeight w:val="262"/>
      </w:trPr>
      <w:tc>
        <w:tcPr>
          <w:tcW w:w="535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025E2C0" w14:textId="0646D475" w:rsidR="00B35A7E" w:rsidRDefault="00B35A7E" w:rsidP="00B35A7E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E06E26">
            <w:rPr>
              <w:sz w:val="18"/>
            </w:rPr>
            <w:t>25-06-2026</w:t>
          </w:r>
          <w:r w:rsidRPr="002A1562">
            <w:rPr>
              <w:sz w:val="18"/>
            </w:rPr>
            <w:fldChar w:fldCharType="end"/>
          </w:r>
        </w:p>
      </w:tc>
      <w:tc>
        <w:tcPr>
          <w:tcW w:w="3283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48789D6A" w14:textId="483D2E20" w:rsidR="00B35A7E" w:rsidRDefault="00B35A7E" w:rsidP="00B35A7E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E06E26">
            <w:rPr>
              <w:sz w:val="18"/>
            </w:rPr>
            <w:t>1.5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74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63BD827" w14:textId="77777777" w:rsidR="00B35A7E" w:rsidRDefault="00B35A7E" w:rsidP="00B35A7E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2EFE4600" w14:textId="68BF12C4" w:rsidR="00351E87" w:rsidRPr="003D4069" w:rsidRDefault="00351E87">
    <w:pPr>
      <w:pStyle w:val="Rodap"/>
      <w:rPr>
        <w:sz w:val="2"/>
        <w:szCs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2589"/>
      <w:gridCol w:w="3166"/>
    </w:tblGrid>
    <w:tr w:rsidR="00DA34AD" w14:paraId="167D30B1" w14:textId="77777777" w:rsidTr="00EC1737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5E4BA170" w14:textId="715639A1" w:rsidR="00DA34AD" w:rsidRPr="006140E6" w:rsidRDefault="00DA34AD" w:rsidP="00DA34AD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CC79F5">
            <w:rPr>
              <w:rFonts w:cs="Arial"/>
              <w:noProof/>
              <w:sz w:val="18"/>
            </w:rPr>
            <w:instrText>34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CC79F5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DA34AD" w14:paraId="12EF32AA" w14:textId="77777777" w:rsidTr="00EC1737">
      <w:tc>
        <w:tcPr>
          <w:tcW w:w="3261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BC1A91A" w14:textId="77777777" w:rsidR="00DA34AD" w:rsidRDefault="00DA34AD" w:rsidP="00DA34AD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  <w:tc>
        <w:tcPr>
          <w:tcW w:w="258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F812A21" w14:textId="774E0E03" w:rsidR="00DA34AD" w:rsidRDefault="00DA34AD" w:rsidP="00DA34AD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E06E26">
            <w:rPr>
              <w:sz w:val="18"/>
            </w:rPr>
            <w:t>1.5</w:t>
          </w:r>
          <w:r w:rsidRPr="00FF3145">
            <w:rPr>
              <w:sz w:val="18"/>
            </w:rPr>
            <w:fldChar w:fldCharType="end"/>
          </w:r>
        </w:p>
      </w:tc>
      <w:tc>
        <w:tcPr>
          <w:tcW w:w="316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93A0C1C" w14:textId="68D75A15" w:rsidR="00DA34AD" w:rsidRPr="002A1562" w:rsidRDefault="00DA34AD" w:rsidP="00DA34AD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E06E26">
            <w:rPr>
              <w:sz w:val="18"/>
            </w:rPr>
            <w:t>25-06-2026</w:t>
          </w:r>
          <w:r w:rsidRPr="002A1562">
            <w:rPr>
              <w:sz w:val="18"/>
            </w:rPr>
            <w:fldChar w:fldCharType="end"/>
          </w:r>
        </w:p>
      </w:tc>
    </w:tr>
  </w:tbl>
  <w:p w14:paraId="11984366" w14:textId="77777777" w:rsidR="00D35406" w:rsidRPr="003D4069" w:rsidRDefault="00D35406">
    <w:pPr>
      <w:pStyle w:val="Rodap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01C1D" w14:textId="77777777" w:rsidR="00014E69" w:rsidRDefault="00014E69" w:rsidP="00E91D07">
      <w:pPr>
        <w:spacing w:after="0" w:line="240" w:lineRule="auto"/>
      </w:pPr>
      <w:r>
        <w:separator/>
      </w:r>
    </w:p>
  </w:footnote>
  <w:footnote w:type="continuationSeparator" w:id="0">
    <w:p w14:paraId="4B5F78B8" w14:textId="77777777" w:rsidR="00014E69" w:rsidRDefault="00014E69" w:rsidP="00E91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80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2610"/>
      <w:gridCol w:w="6570"/>
    </w:tblGrid>
    <w:tr w:rsidR="00011AEE" w:rsidRPr="00CD2B10" w14:paraId="27CE20D6" w14:textId="77777777" w:rsidTr="00707867">
      <w:tc>
        <w:tcPr>
          <w:tcW w:w="2610" w:type="dxa"/>
          <w:vAlign w:val="bottom"/>
        </w:tcPr>
        <w:p w14:paraId="27CE20D3" w14:textId="77777777" w:rsidR="00011AEE" w:rsidRPr="00094A62" w:rsidRDefault="00011AEE" w:rsidP="00011AEE">
          <w:pPr>
            <w:pStyle w:val="Cabealho"/>
            <w:spacing w:after="0"/>
            <w:rPr>
              <w:rFonts w:ascii="Trebuchet MS" w:hAnsi="Trebuchet MS"/>
            </w:rPr>
          </w:pPr>
        </w:p>
      </w:tc>
      <w:tc>
        <w:tcPr>
          <w:tcW w:w="6570" w:type="dxa"/>
          <w:vAlign w:val="center"/>
        </w:tcPr>
        <w:p w14:paraId="27CE20D4" w14:textId="13B926FC" w:rsidR="00011AEE" w:rsidRPr="00A4106B" w:rsidRDefault="00707867" w:rsidP="00011AEE">
          <w:pPr>
            <w:pStyle w:val="Cabealho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27CE20D5" w14:textId="03936A3A" w:rsidR="00011AEE" w:rsidRPr="00A4106B" w:rsidRDefault="006140E6" w:rsidP="006140E6">
          <w:pPr>
            <w:pStyle w:val="Cabealho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 w:rsidR="00E06E26">
            <w:rPr>
              <w:rFonts w:eastAsia="Adobe Heiti Std R" w:cs="Arial"/>
              <w:color w:val="7F7F7F"/>
            </w:rPr>
            <w:t>Guia XML - Mensagem CC415A v1.5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27CE20D7" w14:textId="77777777" w:rsidR="00011AEE" w:rsidRDefault="0017683D" w:rsidP="00011AEE">
    <w:pPr>
      <w:pStyle w:val="Cabealho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4144" behindDoc="0" locked="0" layoutInCell="1" allowOverlap="1" wp14:anchorId="27CE20EA" wp14:editId="27CE20EB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23" name="Imagem 9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A45A8" w14:textId="77777777" w:rsidR="00640F89" w:rsidRPr="00A4106B" w:rsidRDefault="00640F89" w:rsidP="00640F89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9504" behindDoc="0" locked="0" layoutInCell="1" allowOverlap="1" wp14:anchorId="116979B4" wp14:editId="166E99DA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25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18CEF9E7" w14:textId="0EA3689C" w:rsidR="00640F89" w:rsidRDefault="00640F89" w:rsidP="00640F89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E06E26">
      <w:rPr>
        <w:rFonts w:eastAsia="Adobe Heiti Std R" w:cs="Arial"/>
        <w:color w:val="7F7F7F"/>
      </w:rPr>
      <w:t>Guia XML - Mensagem CC415A v1.5</w:t>
    </w:r>
    <w:r w:rsidRPr="006140E6">
      <w:rPr>
        <w:rFonts w:eastAsia="Adobe Heiti Std R" w:cs="Arial"/>
        <w:color w:val="7F7F7F"/>
      </w:rPr>
      <w:fldChar w:fldCharType="end"/>
    </w:r>
  </w:p>
  <w:p w14:paraId="551A45AC" w14:textId="77777777" w:rsidR="00640F89" w:rsidRPr="00640F89" w:rsidRDefault="00640F89" w:rsidP="00640F89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C3590" w14:textId="77777777" w:rsidR="00D44340" w:rsidRPr="00A4106B" w:rsidRDefault="00D44340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1312" behindDoc="0" locked="0" layoutInCell="1" allowOverlap="1" wp14:anchorId="5C3A58BB" wp14:editId="456AD9CC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4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260FD092" w14:textId="673F1DED" w:rsidR="00D44340" w:rsidRDefault="00D44340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E06E26">
      <w:rPr>
        <w:rFonts w:eastAsia="Adobe Heiti Std R" w:cs="Arial"/>
        <w:color w:val="7F7F7F"/>
      </w:rPr>
      <w:t>Guia XML - Mensagem CC415A v1.5</w:t>
    </w:r>
    <w:r w:rsidRPr="006140E6">
      <w:rPr>
        <w:rFonts w:eastAsia="Adobe Heiti Std R" w:cs="Arial"/>
        <w:color w:val="7F7F7F"/>
      </w:rPr>
      <w:fldChar w:fldCharType="end"/>
    </w:r>
  </w:p>
  <w:p w14:paraId="47C14329" w14:textId="77777777" w:rsidR="00D44340" w:rsidRDefault="00D44340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3347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3795"/>
      <w:gridCol w:w="9552"/>
    </w:tblGrid>
    <w:tr w:rsidR="00230FC6" w:rsidRPr="00CD2B10" w14:paraId="0509194F" w14:textId="77777777" w:rsidTr="00230FC6">
      <w:trPr>
        <w:trHeight w:val="470"/>
      </w:trPr>
      <w:tc>
        <w:tcPr>
          <w:tcW w:w="3795" w:type="dxa"/>
          <w:vAlign w:val="bottom"/>
        </w:tcPr>
        <w:p w14:paraId="294D35C4" w14:textId="77777777" w:rsidR="00230FC6" w:rsidRPr="00094A62" w:rsidRDefault="00230FC6" w:rsidP="00011AEE">
          <w:pPr>
            <w:pStyle w:val="Cabealho"/>
            <w:spacing w:after="0"/>
            <w:rPr>
              <w:rFonts w:ascii="Trebuchet MS" w:hAnsi="Trebuchet MS"/>
            </w:rPr>
          </w:pPr>
        </w:p>
      </w:tc>
      <w:tc>
        <w:tcPr>
          <w:tcW w:w="9552" w:type="dxa"/>
          <w:vAlign w:val="center"/>
        </w:tcPr>
        <w:p w14:paraId="12147147" w14:textId="77777777" w:rsidR="00230FC6" w:rsidRPr="00A4106B" w:rsidRDefault="00230FC6" w:rsidP="00011AEE">
          <w:pPr>
            <w:pStyle w:val="Cabealho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354A78CD" w14:textId="6DAEFB77" w:rsidR="00230FC6" w:rsidRPr="00A4106B" w:rsidRDefault="00230FC6" w:rsidP="006140E6">
          <w:pPr>
            <w:pStyle w:val="Cabealho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 w:rsidR="00E06E26">
            <w:rPr>
              <w:rFonts w:eastAsia="Adobe Heiti Std R" w:cs="Arial"/>
              <w:color w:val="7F7F7F"/>
            </w:rPr>
            <w:t>Guia XML - Mensagem CC415A v1.5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491C8E17" w14:textId="77777777" w:rsidR="00230FC6" w:rsidRDefault="00230FC6" w:rsidP="00011AEE">
    <w:pPr>
      <w:pStyle w:val="Cabealho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5408" behindDoc="0" locked="0" layoutInCell="1" allowOverlap="1" wp14:anchorId="6783F081" wp14:editId="4BAE7122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15" name="Imagem 9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24630" w14:textId="77777777" w:rsidR="00351E87" w:rsidRPr="00A4106B" w:rsidRDefault="00351E87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3360" behindDoc="0" locked="0" layoutInCell="1" allowOverlap="1" wp14:anchorId="2AD855D1" wp14:editId="4860F4F0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6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4BBB862A" w14:textId="580A5B04" w:rsidR="00351E87" w:rsidRDefault="00351E87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E06E26">
      <w:rPr>
        <w:rFonts w:eastAsia="Adobe Heiti Std R" w:cs="Arial"/>
        <w:color w:val="7F7F7F"/>
      </w:rPr>
      <w:t>Guia XML - Mensagem CC415A v1.5</w:t>
    </w:r>
    <w:r w:rsidRPr="006140E6">
      <w:rPr>
        <w:rFonts w:eastAsia="Adobe Heiti Std R" w:cs="Arial"/>
        <w:color w:val="7F7F7F"/>
      </w:rPr>
      <w:fldChar w:fldCharType="end"/>
    </w:r>
  </w:p>
  <w:p w14:paraId="7416D438" w14:textId="77777777" w:rsidR="00351E87" w:rsidRDefault="00351E87">
    <w:pPr>
      <w:pStyle w:val="Cabealho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BF11C" w14:textId="77777777" w:rsidR="004F7761" w:rsidRPr="00A4106B" w:rsidRDefault="004F7761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7456" behindDoc="0" locked="0" layoutInCell="1" allowOverlap="1" wp14:anchorId="4B70457D" wp14:editId="2D269B89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8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713DAED0" w14:textId="5888D53A" w:rsidR="004F7761" w:rsidRDefault="004F7761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E06E26">
      <w:rPr>
        <w:rFonts w:eastAsia="Adobe Heiti Std R" w:cs="Arial"/>
        <w:color w:val="7F7F7F"/>
      </w:rPr>
      <w:t>Guia XML - Mensagem CC415A v1.5</w:t>
    </w:r>
    <w:r w:rsidRPr="006140E6">
      <w:rPr>
        <w:rFonts w:eastAsia="Adobe Heiti Std R" w:cs="Arial"/>
        <w:color w:val="7F7F7F"/>
      </w:rPr>
      <w:fldChar w:fldCharType="end"/>
    </w:r>
  </w:p>
  <w:p w14:paraId="66685420" w14:textId="77777777" w:rsidR="004F7761" w:rsidRDefault="004F776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175D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15615E7F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25916588"/>
    <w:multiLevelType w:val="multilevel"/>
    <w:tmpl w:val="96907F76"/>
    <w:lvl w:ilvl="0">
      <w:start w:val="1"/>
      <w:numFmt w:val="decimal"/>
      <w:pStyle w:val="Numeraoalineas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3F027784"/>
    <w:multiLevelType w:val="singleLevel"/>
    <w:tmpl w:val="08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6615F6"/>
    <w:multiLevelType w:val="multilevel"/>
    <w:tmpl w:val="B0064E56"/>
    <w:lvl w:ilvl="0">
      <w:start w:val="1"/>
      <w:numFmt w:val="decimal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72"/>
        </w:tabs>
        <w:ind w:left="0" w:firstLine="0"/>
      </w:pPr>
    </w:lvl>
    <w:lvl w:ilvl="2">
      <w:start w:val="1"/>
      <w:numFmt w:val="decimal"/>
      <w:pStyle w:val="Ttulo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48373717"/>
    <w:multiLevelType w:val="multilevel"/>
    <w:tmpl w:val="B456DA9E"/>
    <w:lvl w:ilvl="0">
      <w:start w:val="2"/>
      <w:numFmt w:val="decimal"/>
      <w:pStyle w:val="Ttulo1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4C703C20"/>
    <w:multiLevelType w:val="singleLevel"/>
    <w:tmpl w:val="0816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7" w15:restartNumberingAfterBreak="0">
    <w:nsid w:val="4F194877"/>
    <w:multiLevelType w:val="multilevel"/>
    <w:tmpl w:val="4E72F8BA"/>
    <w:lvl w:ilvl="0">
      <w:start w:val="1"/>
      <w:numFmt w:val="decimal"/>
      <w:pStyle w:val="Numera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5A3E3608"/>
    <w:multiLevelType w:val="hybridMultilevel"/>
    <w:tmpl w:val="396E9592"/>
    <w:lvl w:ilvl="0" w:tplc="8CD09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A65797A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63710658">
    <w:abstractNumId w:val="7"/>
  </w:num>
  <w:num w:numId="2" w16cid:durableId="1221674597">
    <w:abstractNumId w:val="2"/>
  </w:num>
  <w:num w:numId="3" w16cid:durableId="1166483133">
    <w:abstractNumId w:val="4"/>
  </w:num>
  <w:num w:numId="4" w16cid:durableId="7802197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58007070">
    <w:abstractNumId w:val="3"/>
    <w:lvlOverride w:ilvl="0">
      <w:startOverride w:val="1"/>
    </w:lvlOverride>
  </w:num>
  <w:num w:numId="6" w16cid:durableId="1614701665">
    <w:abstractNumId w:val="6"/>
  </w:num>
  <w:num w:numId="7" w16cid:durableId="852303945">
    <w:abstractNumId w:val="0"/>
  </w:num>
  <w:num w:numId="8" w16cid:durableId="1126774120">
    <w:abstractNumId w:val="1"/>
  </w:num>
  <w:num w:numId="9" w16cid:durableId="377970344">
    <w:abstractNumId w:val="9"/>
  </w:num>
  <w:num w:numId="10" w16cid:durableId="1500776944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6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iv00" w:val="SUB-DG (ÁREA SISTEMAS DE INFORMAÇAO)"/>
    <w:docVar w:name="Div01" w:val="Av. Eng. Duarte Pacheco, 28, 17.º"/>
    <w:docVar w:name="Div02" w:val="1099-013 LISBOA"/>
    <w:docVar w:name="Div03" w:val="213834955"/>
    <w:docVar w:name="Div04" w:val="0"/>
    <w:docVar w:name="Div05" w:val="sdg-si@at.gov.pt"/>
    <w:docVar w:name="Div06" w:val="6112"/>
    <w:docVar w:name="Div07" w:val="6112"/>
    <w:docVar w:name="Div10" w:val="EPM N1 ADMINISTRAÇAO DE PLATAFORMAS"/>
    <w:docVar w:name="Div11" w:val="Av. Eng. Duarte Pacheco, 28, 14.º"/>
    <w:docVar w:name="Div12" w:val="1099-013 LISBOA"/>
    <w:docVar w:name="Div13" w:val="213834730"/>
    <w:docVar w:name="Div14" w:val="0"/>
    <w:docVar w:name="Div15" w:val="aap@at.gov.pt"/>
    <w:docVar w:name="Div16" w:val="6112"/>
    <w:docVar w:name="Div17" w:val="6840"/>
    <w:docVar w:name="Div20" w:val="EPM N1 GESTAO DE CONTRIBUINTES E INSPEÇAO"/>
    <w:docVar w:name="Div21" w:val="Av. Eng. Duarte Pacheco, 28, 10.º"/>
    <w:docVar w:name="Div22" w:val="1099-013 LISBOA"/>
    <w:docVar w:name="Div23" w:val="213834885"/>
    <w:docVar w:name="Div24" w:val="0"/>
    <w:docVar w:name="Div25" w:val="agci@at.gov.pt"/>
    <w:docVar w:name="Div26" w:val="6112"/>
    <w:docVar w:name="Div27" w:val="6800"/>
    <w:docVar w:name="Div30" w:val="EPM N1 GESTAO DE IMPOSTOS"/>
    <w:docVar w:name="Div31" w:val="Av. Eng. Duarte Pacheco, 28, 11.º"/>
    <w:docVar w:name="Div32" w:val="1099-013 LISBOA"/>
    <w:docVar w:name="Div33" w:val="213834713"/>
    <w:docVar w:name="Div34" w:val="0"/>
    <w:docVar w:name="Div35" w:val="agi@at.gov.pt"/>
    <w:docVar w:name="Div36" w:val="6112"/>
    <w:docVar w:name="Div37" w:val="6810"/>
    <w:docVar w:name="Div40" w:val="EPM N1 GESTAO DE OPERAÇOES E COMUNICAÇOES"/>
    <w:docVar w:name="Div41" w:val="Av. Eng. Duarte Pacheco, 28, 12.º"/>
    <w:docVar w:name="Div42" w:val="1099-013 LISBOA"/>
    <w:docVar w:name="Div43" w:val="213834753"/>
    <w:docVar w:name="Div44" w:val="0"/>
    <w:docVar w:name="Div45" w:val="agoc@at.gov.pt"/>
    <w:docVar w:name="Div46" w:val="6112"/>
    <w:docVar w:name="Div47" w:val="6850"/>
    <w:docVar w:name="Div50" w:val="EPM N1 JUSTIÇA TRIBUTÁRIA E FLUXOS FINANCEIROS"/>
    <w:docVar w:name="Div51" w:val="Av. Eng. Duarte Pacheco, 28, 13.º"/>
    <w:docVar w:name="Div52" w:val="1099-013 LISBOA"/>
    <w:docVar w:name="Div53" w:val="213834800"/>
    <w:docVar w:name="Div54" w:val="0"/>
    <w:docVar w:name="Div55" w:val="ajtff@at.gov.pt"/>
    <w:docVar w:name="Div56" w:val="6112"/>
    <w:docVar w:name="Div57" w:val="6830"/>
    <w:docVar w:name="Div60" w:val="EPM N1 SEGURANÇA INFORMÁTICA"/>
    <w:docVar w:name="Div61" w:val="Av. Eng. Duarte Pacheco, 28, 15.º"/>
    <w:docVar w:name="Div62" w:val="1099-013 LISBOA"/>
    <w:docVar w:name="Div63" w:val="213834941"/>
    <w:docVar w:name="Div64" w:val="0"/>
    <w:docVar w:name="Div65" w:val="asi@at.gov.pt"/>
    <w:docVar w:name="Div66" w:val="6112"/>
    <w:docVar w:name="Div67" w:val="6860"/>
    <w:docVar w:name="Div70" w:val="EPM N1 SISTEMAS ADUANEIROS"/>
    <w:docVar w:name="Div71" w:val="Av. Eng. Duarte Pacheco, 28, 10.º"/>
    <w:docVar w:name="Div72" w:val="1099-013 LISBOA"/>
    <w:docVar w:name="Div73" w:val="213834861"/>
    <w:docVar w:name="Div74" w:val="0"/>
    <w:docVar w:name="Div75" w:val="asa@at.gov.pt"/>
    <w:docVar w:name="Div76" w:val="6112"/>
    <w:docVar w:name="Div77" w:val="6820"/>
    <w:docVar w:name="Div80" w:val="EPM N1 SUPORTE, ARQUITETURA E CANAIS"/>
    <w:docVar w:name="Div81" w:val="Av. Eng. Duarte Pacheco, 28, 16.º"/>
    <w:docVar w:name="Div82" w:val="1099-013 LISBOA"/>
    <w:docVar w:name="Div83" w:val="213834588"/>
    <w:docVar w:name="Div84" w:val="0"/>
    <w:docVar w:name="Div85" w:val="asac@at.gov.pt"/>
    <w:docVar w:name="Div86" w:val="6112"/>
    <w:docVar w:name="Div87" w:val="6895"/>
    <w:docVar w:name="indiceDiv" w:val="7"/>
    <w:docVar w:name="inicializado" w:val="1"/>
    <w:docVar w:name="numeroLinhasDiv" w:val="9"/>
  </w:docVars>
  <w:rsids>
    <w:rsidRoot w:val="00795F8B"/>
    <w:rsid w:val="00000249"/>
    <w:rsid w:val="00011AEE"/>
    <w:rsid w:val="00014E69"/>
    <w:rsid w:val="00063BDB"/>
    <w:rsid w:val="00081CEF"/>
    <w:rsid w:val="00083546"/>
    <w:rsid w:val="000A3BDE"/>
    <w:rsid w:val="000B7B20"/>
    <w:rsid w:val="000D12ED"/>
    <w:rsid w:val="000D733E"/>
    <w:rsid w:val="000D7F24"/>
    <w:rsid w:val="00102C66"/>
    <w:rsid w:val="001038EE"/>
    <w:rsid w:val="00104A87"/>
    <w:rsid w:val="00107319"/>
    <w:rsid w:val="0012674C"/>
    <w:rsid w:val="00161C5E"/>
    <w:rsid w:val="001703D5"/>
    <w:rsid w:val="0017683D"/>
    <w:rsid w:val="00182A37"/>
    <w:rsid w:val="00187135"/>
    <w:rsid w:val="001B49FF"/>
    <w:rsid w:val="001C5D11"/>
    <w:rsid w:val="001D6F19"/>
    <w:rsid w:val="001E2B12"/>
    <w:rsid w:val="001F0A02"/>
    <w:rsid w:val="002109B1"/>
    <w:rsid w:val="00220AE0"/>
    <w:rsid w:val="00230FC6"/>
    <w:rsid w:val="00232923"/>
    <w:rsid w:val="0025085B"/>
    <w:rsid w:val="00257D04"/>
    <w:rsid w:val="00271178"/>
    <w:rsid w:val="00286DAE"/>
    <w:rsid w:val="002A1562"/>
    <w:rsid w:val="002A4F1E"/>
    <w:rsid w:val="002C6C81"/>
    <w:rsid w:val="002D1D58"/>
    <w:rsid w:val="002D637F"/>
    <w:rsid w:val="002D7563"/>
    <w:rsid w:val="002E20F9"/>
    <w:rsid w:val="002F22A2"/>
    <w:rsid w:val="00307CAF"/>
    <w:rsid w:val="00311C3D"/>
    <w:rsid w:val="00342441"/>
    <w:rsid w:val="00351E87"/>
    <w:rsid w:val="0036328D"/>
    <w:rsid w:val="003C4F42"/>
    <w:rsid w:val="003C564E"/>
    <w:rsid w:val="003D4069"/>
    <w:rsid w:val="003D514A"/>
    <w:rsid w:val="003E5945"/>
    <w:rsid w:val="003E69AC"/>
    <w:rsid w:val="003E76F6"/>
    <w:rsid w:val="003F0095"/>
    <w:rsid w:val="0041247B"/>
    <w:rsid w:val="004171EB"/>
    <w:rsid w:val="004176AD"/>
    <w:rsid w:val="004262C1"/>
    <w:rsid w:val="0044052D"/>
    <w:rsid w:val="0044425F"/>
    <w:rsid w:val="004450D3"/>
    <w:rsid w:val="00457A45"/>
    <w:rsid w:val="00473784"/>
    <w:rsid w:val="00487AB6"/>
    <w:rsid w:val="0049576D"/>
    <w:rsid w:val="00495F1C"/>
    <w:rsid w:val="00497C18"/>
    <w:rsid w:val="004A6334"/>
    <w:rsid w:val="004A7982"/>
    <w:rsid w:val="004B0153"/>
    <w:rsid w:val="004C52E7"/>
    <w:rsid w:val="004F7761"/>
    <w:rsid w:val="00500777"/>
    <w:rsid w:val="00520E78"/>
    <w:rsid w:val="00553292"/>
    <w:rsid w:val="00567C97"/>
    <w:rsid w:val="00570095"/>
    <w:rsid w:val="00570206"/>
    <w:rsid w:val="005759F8"/>
    <w:rsid w:val="00584D69"/>
    <w:rsid w:val="005B2467"/>
    <w:rsid w:val="005B77EB"/>
    <w:rsid w:val="005D6AC0"/>
    <w:rsid w:val="005E7485"/>
    <w:rsid w:val="006074D6"/>
    <w:rsid w:val="006140E6"/>
    <w:rsid w:val="00633153"/>
    <w:rsid w:val="00635CF9"/>
    <w:rsid w:val="00640F66"/>
    <w:rsid w:val="00640F89"/>
    <w:rsid w:val="00651CED"/>
    <w:rsid w:val="0065427D"/>
    <w:rsid w:val="0066157D"/>
    <w:rsid w:val="00675706"/>
    <w:rsid w:val="0068164B"/>
    <w:rsid w:val="006831DA"/>
    <w:rsid w:val="006A2AFC"/>
    <w:rsid w:val="006C16E5"/>
    <w:rsid w:val="006C6BCD"/>
    <w:rsid w:val="006D5788"/>
    <w:rsid w:val="006E3521"/>
    <w:rsid w:val="00701B37"/>
    <w:rsid w:val="00707867"/>
    <w:rsid w:val="00712696"/>
    <w:rsid w:val="007135FB"/>
    <w:rsid w:val="0071438C"/>
    <w:rsid w:val="00715919"/>
    <w:rsid w:val="00731D11"/>
    <w:rsid w:val="0074050E"/>
    <w:rsid w:val="007460A2"/>
    <w:rsid w:val="007478A9"/>
    <w:rsid w:val="007641CD"/>
    <w:rsid w:val="00770712"/>
    <w:rsid w:val="007710E9"/>
    <w:rsid w:val="00773C0A"/>
    <w:rsid w:val="0078072D"/>
    <w:rsid w:val="00783138"/>
    <w:rsid w:val="00784A66"/>
    <w:rsid w:val="00795F8B"/>
    <w:rsid w:val="007A0EE3"/>
    <w:rsid w:val="007A4664"/>
    <w:rsid w:val="007A4B9F"/>
    <w:rsid w:val="007B53FA"/>
    <w:rsid w:val="007E02DD"/>
    <w:rsid w:val="008125B7"/>
    <w:rsid w:val="0083668E"/>
    <w:rsid w:val="008529E5"/>
    <w:rsid w:val="00872696"/>
    <w:rsid w:val="0088073C"/>
    <w:rsid w:val="0089110A"/>
    <w:rsid w:val="00892919"/>
    <w:rsid w:val="008B0D5C"/>
    <w:rsid w:val="008B2301"/>
    <w:rsid w:val="008B2B8B"/>
    <w:rsid w:val="008C686F"/>
    <w:rsid w:val="008E19D5"/>
    <w:rsid w:val="008F04FE"/>
    <w:rsid w:val="00903603"/>
    <w:rsid w:val="00906A17"/>
    <w:rsid w:val="00911323"/>
    <w:rsid w:val="00916DE8"/>
    <w:rsid w:val="00922025"/>
    <w:rsid w:val="00957092"/>
    <w:rsid w:val="009610C7"/>
    <w:rsid w:val="00967C73"/>
    <w:rsid w:val="009911FD"/>
    <w:rsid w:val="009D427B"/>
    <w:rsid w:val="009F10B7"/>
    <w:rsid w:val="00A000B6"/>
    <w:rsid w:val="00A02924"/>
    <w:rsid w:val="00A074F1"/>
    <w:rsid w:val="00A3105F"/>
    <w:rsid w:val="00A4106B"/>
    <w:rsid w:val="00A432B1"/>
    <w:rsid w:val="00A4343C"/>
    <w:rsid w:val="00A61CEC"/>
    <w:rsid w:val="00A62A10"/>
    <w:rsid w:val="00A6301E"/>
    <w:rsid w:val="00A63C0A"/>
    <w:rsid w:val="00A816BF"/>
    <w:rsid w:val="00A9484F"/>
    <w:rsid w:val="00A94E31"/>
    <w:rsid w:val="00AB77E2"/>
    <w:rsid w:val="00AC60DE"/>
    <w:rsid w:val="00AE5EA5"/>
    <w:rsid w:val="00AE66F6"/>
    <w:rsid w:val="00AF46CA"/>
    <w:rsid w:val="00B00D65"/>
    <w:rsid w:val="00B25815"/>
    <w:rsid w:val="00B35A7E"/>
    <w:rsid w:val="00B3611C"/>
    <w:rsid w:val="00B450BB"/>
    <w:rsid w:val="00B50E21"/>
    <w:rsid w:val="00B52ED9"/>
    <w:rsid w:val="00B56BD1"/>
    <w:rsid w:val="00B60C40"/>
    <w:rsid w:val="00B626B3"/>
    <w:rsid w:val="00B66E73"/>
    <w:rsid w:val="00B74B66"/>
    <w:rsid w:val="00B767A9"/>
    <w:rsid w:val="00B82705"/>
    <w:rsid w:val="00B86E26"/>
    <w:rsid w:val="00B93159"/>
    <w:rsid w:val="00B95994"/>
    <w:rsid w:val="00B97CDC"/>
    <w:rsid w:val="00BB4D43"/>
    <w:rsid w:val="00BF7D80"/>
    <w:rsid w:val="00C10919"/>
    <w:rsid w:val="00C12503"/>
    <w:rsid w:val="00C22067"/>
    <w:rsid w:val="00C26E73"/>
    <w:rsid w:val="00C46A7C"/>
    <w:rsid w:val="00C674AB"/>
    <w:rsid w:val="00C759E6"/>
    <w:rsid w:val="00C76D90"/>
    <w:rsid w:val="00C862CF"/>
    <w:rsid w:val="00C9209D"/>
    <w:rsid w:val="00C96A25"/>
    <w:rsid w:val="00CA3026"/>
    <w:rsid w:val="00CA3771"/>
    <w:rsid w:val="00CA5454"/>
    <w:rsid w:val="00CB04B7"/>
    <w:rsid w:val="00CB33AA"/>
    <w:rsid w:val="00CC2FE6"/>
    <w:rsid w:val="00CC64E5"/>
    <w:rsid w:val="00CC79F5"/>
    <w:rsid w:val="00CE079E"/>
    <w:rsid w:val="00CE1252"/>
    <w:rsid w:val="00CE29C5"/>
    <w:rsid w:val="00CE7B2D"/>
    <w:rsid w:val="00CF1779"/>
    <w:rsid w:val="00CF2DE5"/>
    <w:rsid w:val="00CF5FF0"/>
    <w:rsid w:val="00D00918"/>
    <w:rsid w:val="00D07F24"/>
    <w:rsid w:val="00D118CC"/>
    <w:rsid w:val="00D138D6"/>
    <w:rsid w:val="00D350F7"/>
    <w:rsid w:val="00D35406"/>
    <w:rsid w:val="00D36CF9"/>
    <w:rsid w:val="00D44340"/>
    <w:rsid w:val="00D77210"/>
    <w:rsid w:val="00D9650A"/>
    <w:rsid w:val="00DA34AD"/>
    <w:rsid w:val="00DB4315"/>
    <w:rsid w:val="00E06E26"/>
    <w:rsid w:val="00E25666"/>
    <w:rsid w:val="00E456FA"/>
    <w:rsid w:val="00E7176A"/>
    <w:rsid w:val="00E74F5B"/>
    <w:rsid w:val="00E91813"/>
    <w:rsid w:val="00E91D07"/>
    <w:rsid w:val="00E93E0F"/>
    <w:rsid w:val="00EC53D6"/>
    <w:rsid w:val="00ED09C1"/>
    <w:rsid w:val="00F021F4"/>
    <w:rsid w:val="00F0462F"/>
    <w:rsid w:val="00F25FEE"/>
    <w:rsid w:val="00F47A45"/>
    <w:rsid w:val="00F609B3"/>
    <w:rsid w:val="00F61D5F"/>
    <w:rsid w:val="00F6254C"/>
    <w:rsid w:val="00F67034"/>
    <w:rsid w:val="00F71AF3"/>
    <w:rsid w:val="00F749F2"/>
    <w:rsid w:val="00F8762B"/>
    <w:rsid w:val="00F921A8"/>
    <w:rsid w:val="00F924B6"/>
    <w:rsid w:val="00F97D6D"/>
    <w:rsid w:val="00FC529B"/>
    <w:rsid w:val="00FE3260"/>
    <w:rsid w:val="00FF0E0F"/>
    <w:rsid w:val="00FF641D"/>
    <w:rsid w:val="04B18EA8"/>
    <w:rsid w:val="4F118C42"/>
    <w:rsid w:val="4F285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E2062"/>
  <w15:docId w15:val="{8D0F30B1-83B5-4AB8-BF70-E18291FFC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PT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A10"/>
    <w:rPr>
      <w:rFonts w:ascii="Arial" w:hAnsi="Arial"/>
    </w:rPr>
  </w:style>
  <w:style w:type="paragraph" w:styleId="Ttulo1">
    <w:name w:val="heading 1"/>
    <w:basedOn w:val="Normal"/>
    <w:next w:val="Normal"/>
    <w:link w:val="Ttulo1Carter"/>
    <w:uiPriority w:val="9"/>
    <w:qFormat/>
    <w:rsid w:val="00A9484F"/>
    <w:pPr>
      <w:keepNext/>
      <w:keepLines/>
      <w:numPr>
        <w:numId w:val="3"/>
      </w:numPr>
      <w:shd w:val="clear" w:color="auto" w:fill="808080" w:themeFill="background1" w:themeFillShade="80"/>
      <w:ind w:left="288" w:hanging="288"/>
      <w:outlineLvl w:val="0"/>
    </w:pPr>
    <w:rPr>
      <w:rFonts w:eastAsiaTheme="majorEastAsia" w:cstheme="majorBidi"/>
      <w:b/>
      <w:color w:val="FFFFFF" w:themeColor="background1"/>
      <w:sz w:val="28"/>
      <w:szCs w:val="32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6C6BCD"/>
    <w:pPr>
      <w:keepNext/>
      <w:keepLines/>
      <w:numPr>
        <w:ilvl w:val="1"/>
        <w:numId w:val="3"/>
      </w:numPr>
      <w:shd w:val="clear" w:color="auto" w:fill="A6A6A6" w:themeFill="background1" w:themeFillShade="A6"/>
      <w:tabs>
        <w:tab w:val="left" w:leader="dot" w:pos="72"/>
      </w:tabs>
      <w:spacing w:before="80"/>
      <w:ind w:left="792" w:hanging="432"/>
      <w:outlineLvl w:val="1"/>
    </w:pPr>
    <w:rPr>
      <w:rFonts w:eastAsiaTheme="majorEastAsia" w:cstheme="majorBidi"/>
      <w:b/>
      <w:color w:val="FFFFFF" w:themeColor="background1"/>
      <w:sz w:val="24"/>
      <w:szCs w:val="28"/>
    </w:rPr>
  </w:style>
  <w:style w:type="paragraph" w:styleId="Ttulo3">
    <w:name w:val="heading 3"/>
    <w:basedOn w:val="Normal"/>
    <w:next w:val="Normal"/>
    <w:link w:val="Ttulo3Carter"/>
    <w:unhideWhenUsed/>
    <w:qFormat/>
    <w:rsid w:val="00A9484F"/>
    <w:pPr>
      <w:keepNext/>
      <w:keepLines/>
      <w:numPr>
        <w:ilvl w:val="2"/>
        <w:numId w:val="3"/>
      </w:numPr>
      <w:pBdr>
        <w:bottom w:val="dotted" w:sz="4" w:space="1" w:color="auto"/>
      </w:pBdr>
      <w:spacing w:before="40"/>
      <w:ind w:left="1224" w:hanging="504"/>
      <w:outlineLvl w:val="2"/>
    </w:pPr>
    <w:rPr>
      <w:rFonts w:eastAsiaTheme="majorEastAsia" w:cstheme="majorBidi"/>
      <w:b/>
      <w:color w:val="7F7F7F" w:themeColor="text1" w:themeTint="80"/>
      <w:sz w:val="22"/>
      <w:szCs w:val="24"/>
    </w:rPr>
  </w:style>
  <w:style w:type="paragraph" w:styleId="Ttulo4">
    <w:name w:val="heading 4"/>
    <w:basedOn w:val="Normal"/>
    <w:next w:val="Normal"/>
    <w:link w:val="Ttulo4Carter"/>
    <w:uiPriority w:val="9"/>
    <w:unhideWhenUsed/>
    <w:qFormat/>
    <w:rsid w:val="00AE66F6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szCs w:val="22"/>
    </w:rPr>
  </w:style>
  <w:style w:type="paragraph" w:styleId="Ttulo5">
    <w:name w:val="heading 5"/>
    <w:basedOn w:val="Normal"/>
    <w:next w:val="Normal"/>
    <w:link w:val="Ttulo5Carter"/>
    <w:uiPriority w:val="9"/>
    <w:unhideWhenUsed/>
    <w:qFormat/>
    <w:rsid w:val="00AE66F6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44546A" w:themeColor="text2"/>
      <w:szCs w:val="22"/>
    </w:rPr>
  </w:style>
  <w:style w:type="paragraph" w:styleId="Ttulo6">
    <w:name w:val="heading 6"/>
    <w:basedOn w:val="Normal"/>
    <w:next w:val="Normal"/>
    <w:link w:val="Ttulo6Carter"/>
    <w:uiPriority w:val="9"/>
    <w:unhideWhenUsed/>
    <w:qFormat/>
    <w:rsid w:val="00AE66F6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Ttulo7">
    <w:name w:val="heading 7"/>
    <w:basedOn w:val="Normal"/>
    <w:next w:val="Normal"/>
    <w:link w:val="Ttulo7Carter"/>
    <w:uiPriority w:val="9"/>
    <w:unhideWhenUsed/>
    <w:qFormat/>
    <w:rsid w:val="00AE66F6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Ttulo8">
    <w:name w:val="heading 8"/>
    <w:basedOn w:val="Normal"/>
    <w:next w:val="Normal"/>
    <w:link w:val="Ttulo8Carter"/>
    <w:uiPriority w:val="9"/>
    <w:unhideWhenUsed/>
    <w:qFormat/>
    <w:rsid w:val="00AE66F6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Ttulo9">
    <w:name w:val="heading 9"/>
    <w:basedOn w:val="Normal"/>
    <w:next w:val="Normal"/>
    <w:link w:val="Ttulo9Carter"/>
    <w:uiPriority w:val="9"/>
    <w:unhideWhenUsed/>
    <w:qFormat/>
    <w:rsid w:val="00AE66F6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simples">
    <w:name w:val="Normal simples"/>
    <w:rsid w:val="00AE66F6"/>
    <w:rPr>
      <w:rFonts w:eastAsia="Times New Roman" w:cs="Arial"/>
      <w:szCs w:val="18"/>
      <w:lang w:eastAsia="pt-PT"/>
    </w:rPr>
  </w:style>
  <w:style w:type="paragraph" w:customStyle="1" w:styleId="Normal1">
    <w:name w:val="Normal 1"/>
    <w:aliases w:val="5"/>
    <w:basedOn w:val="Normalsimples"/>
    <w:rsid w:val="00AE66F6"/>
    <w:pPr>
      <w:spacing w:line="360" w:lineRule="auto"/>
    </w:pPr>
  </w:style>
  <w:style w:type="paragraph" w:customStyle="1" w:styleId="Numerao">
    <w:name w:val="Numeração"/>
    <w:basedOn w:val="Normalsimples"/>
    <w:rsid w:val="00AE66F6"/>
    <w:pPr>
      <w:numPr>
        <w:numId w:val="1"/>
      </w:numPr>
    </w:pPr>
  </w:style>
  <w:style w:type="paragraph" w:customStyle="1" w:styleId="Numeraoalineas">
    <w:name w:val="Numeração alineas"/>
    <w:basedOn w:val="Normalsimples"/>
    <w:rsid w:val="00AE66F6"/>
    <w:pPr>
      <w:numPr>
        <w:numId w:val="2"/>
      </w:numPr>
    </w:pPr>
  </w:style>
  <w:style w:type="paragraph" w:customStyle="1" w:styleId="NumPag">
    <w:name w:val="NumPag"/>
    <w:rsid w:val="00AE66F6"/>
    <w:pPr>
      <w:jc w:val="right"/>
    </w:pPr>
    <w:rPr>
      <w:rFonts w:eastAsia="Times New Roman" w:cs="Arial"/>
      <w:noProof/>
      <w:sz w:val="18"/>
      <w:szCs w:val="18"/>
      <w:lang w:eastAsia="pt-PT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A9484F"/>
    <w:rPr>
      <w:rFonts w:ascii="Arial" w:eastAsiaTheme="majorEastAsia" w:hAnsi="Arial" w:cstheme="majorBidi"/>
      <w:b/>
      <w:color w:val="FFFFFF" w:themeColor="background1"/>
      <w:sz w:val="28"/>
      <w:szCs w:val="32"/>
      <w:shd w:val="clear" w:color="auto" w:fill="808080" w:themeFill="background1" w:themeFillShade="80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6C6BCD"/>
    <w:rPr>
      <w:rFonts w:ascii="Arial" w:eastAsiaTheme="majorEastAsia" w:hAnsi="Arial" w:cstheme="majorBidi"/>
      <w:b/>
      <w:color w:val="FFFFFF" w:themeColor="background1"/>
      <w:sz w:val="24"/>
      <w:szCs w:val="28"/>
      <w:shd w:val="clear" w:color="auto" w:fill="A6A6A6" w:themeFill="background1" w:themeFillShade="A6"/>
    </w:rPr>
  </w:style>
  <w:style w:type="paragraph" w:styleId="ndice1">
    <w:name w:val="toc 1"/>
    <w:basedOn w:val="Normal"/>
    <w:next w:val="Normal"/>
    <w:autoRedefine/>
    <w:uiPriority w:val="39"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Rodap">
    <w:name w:val="footer"/>
    <w:basedOn w:val="Normal"/>
    <w:link w:val="RodapCarter"/>
    <w:uiPriority w:val="99"/>
    <w:rsid w:val="00AE66F6"/>
    <w:pPr>
      <w:tabs>
        <w:tab w:val="center" w:pos="4419"/>
        <w:tab w:val="right" w:pos="8838"/>
      </w:tabs>
    </w:pPr>
    <w:rPr>
      <w:rFonts w:eastAsia="Times New Roman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AE66F6"/>
    <w:rPr>
      <w:rFonts w:ascii="Arial Narrow" w:eastAsia="Times New Roman" w:hAnsi="Arial Narrow" w:cstheme="minorBidi"/>
      <w:sz w:val="22"/>
    </w:rPr>
  </w:style>
  <w:style w:type="character" w:styleId="Nmerodepgina">
    <w:name w:val="page number"/>
    <w:basedOn w:val="Tipodeletrapredefinidodopargrafo"/>
    <w:rsid w:val="00AE66F6"/>
  </w:style>
  <w:style w:type="paragraph" w:styleId="Ttulo">
    <w:name w:val="Title"/>
    <w:basedOn w:val="Normal"/>
    <w:next w:val="Normal"/>
    <w:link w:val="TtuloCarter"/>
    <w:uiPriority w:val="10"/>
    <w:qFormat/>
    <w:rsid w:val="00AE66F6"/>
    <w:pPr>
      <w:contextualSpacing/>
    </w:pPr>
    <w:rPr>
      <w:rFonts w:eastAsiaTheme="majorEastAsia" w:cstheme="majorBidi"/>
      <w:b/>
      <w:color w:val="808080" w:themeColor="background1" w:themeShade="80"/>
      <w:spacing w:val="-10"/>
      <w:sz w:val="3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AE66F6"/>
    <w:rPr>
      <w:rFonts w:ascii="Arial Narrow" w:eastAsiaTheme="majorEastAsia" w:hAnsi="Arial Narrow" w:cstheme="majorBidi"/>
      <w:b/>
      <w:color w:val="808080" w:themeColor="background1" w:themeShade="80"/>
      <w:spacing w:val="-10"/>
      <w:sz w:val="3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AE66F6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AE66F6"/>
    <w:rPr>
      <w:rFonts w:asciiTheme="majorHAnsi" w:eastAsiaTheme="majorEastAsia" w:hAnsiTheme="majorHAnsi" w:cstheme="majorBidi"/>
      <w:sz w:val="24"/>
      <w:szCs w:val="24"/>
    </w:rPr>
  </w:style>
  <w:style w:type="character" w:styleId="Hiperligao">
    <w:name w:val="Hyperlink"/>
    <w:uiPriority w:val="99"/>
    <w:rsid w:val="00AE66F6"/>
    <w:rPr>
      <w:color w:val="0000FF"/>
      <w:u w:val="single"/>
    </w:rPr>
  </w:style>
  <w:style w:type="paragraph" w:styleId="Textodebalo">
    <w:name w:val="Balloon Text"/>
    <w:basedOn w:val="Normal"/>
    <w:link w:val="TextodebaloCarter"/>
    <w:rsid w:val="00AE66F6"/>
    <w:rPr>
      <w:rFonts w:ascii="Tahoma" w:eastAsia="Times New Roman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rsid w:val="00AE66F6"/>
    <w:rPr>
      <w:rFonts w:ascii="Tahoma" w:eastAsia="Times New Roman" w:hAnsi="Tahoma" w:cs="Tahoma"/>
      <w:sz w:val="16"/>
      <w:szCs w:val="16"/>
    </w:rPr>
  </w:style>
  <w:style w:type="table" w:styleId="TabelacomGrelha">
    <w:name w:val="Table Grid"/>
    <w:basedOn w:val="Tabelanormal"/>
    <w:rsid w:val="00AE66F6"/>
    <w:rPr>
      <w:rFonts w:eastAsia="Times New Roman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arter"/>
    <w:uiPriority w:val="34"/>
    <w:qFormat/>
    <w:rsid w:val="00AE66F6"/>
    <w:pPr>
      <w:ind w:left="720"/>
      <w:contextualSpacing/>
    </w:pPr>
  </w:style>
  <w:style w:type="character" w:styleId="TtulodoLivro">
    <w:name w:val="Book Title"/>
    <w:basedOn w:val="Tipodeletrapredefinidodopargrafo"/>
    <w:uiPriority w:val="33"/>
    <w:qFormat/>
    <w:rsid w:val="00AE66F6"/>
    <w:rPr>
      <w:b/>
      <w:bCs/>
      <w:smallCaps/>
    </w:rPr>
  </w:style>
  <w:style w:type="paragraph" w:styleId="Cabealhodondice">
    <w:name w:val="TOC Heading"/>
    <w:basedOn w:val="Ttulo1"/>
    <w:next w:val="Normal"/>
    <w:uiPriority w:val="39"/>
    <w:unhideWhenUsed/>
    <w:qFormat/>
    <w:rsid w:val="00AE66F6"/>
    <w:pPr>
      <w:outlineLvl w:val="9"/>
    </w:pPr>
  </w:style>
  <w:style w:type="character" w:customStyle="1" w:styleId="sowc">
    <w:name w:val="sowc"/>
    <w:basedOn w:val="Tipodeletrapredefinidodopargrafo"/>
    <w:rsid w:val="00AE66F6"/>
  </w:style>
  <w:style w:type="character" w:customStyle="1" w:styleId="Ttulo3Carter">
    <w:name w:val="Título 3 Caráter"/>
    <w:basedOn w:val="Tipodeletrapredefinidodopargrafo"/>
    <w:link w:val="Ttulo3"/>
    <w:rsid w:val="00A9484F"/>
    <w:rPr>
      <w:rFonts w:ascii="Arial" w:eastAsiaTheme="majorEastAsia" w:hAnsi="Arial" w:cstheme="majorBidi"/>
      <w:b/>
      <w:color w:val="7F7F7F" w:themeColor="text1" w:themeTint="80"/>
      <w:sz w:val="22"/>
      <w:szCs w:val="24"/>
    </w:rPr>
  </w:style>
  <w:style w:type="character" w:customStyle="1" w:styleId="Ttulo4Carter">
    <w:name w:val="Título 4 Caráter"/>
    <w:basedOn w:val="Tipodeletrapredefinidodopargrafo"/>
    <w:link w:val="Ttulo4"/>
    <w:uiPriority w:val="9"/>
    <w:rsid w:val="00AE66F6"/>
    <w:rPr>
      <w:rFonts w:asciiTheme="majorHAnsi" w:eastAsiaTheme="majorEastAsia" w:hAnsiTheme="majorHAnsi" w:cstheme="majorBidi"/>
      <w:szCs w:val="22"/>
    </w:rPr>
  </w:style>
  <w:style w:type="character" w:customStyle="1" w:styleId="Ttulo5Carter">
    <w:name w:val="Título 5 Caráter"/>
    <w:basedOn w:val="Tipodeletrapredefinidodopargrafo"/>
    <w:link w:val="Ttulo5"/>
    <w:uiPriority w:val="9"/>
    <w:rsid w:val="00AE66F6"/>
    <w:rPr>
      <w:rFonts w:asciiTheme="majorHAnsi" w:eastAsiaTheme="majorEastAsia" w:hAnsiTheme="majorHAnsi" w:cstheme="majorBidi"/>
      <w:color w:val="44546A" w:themeColor="text2"/>
      <w:szCs w:val="22"/>
    </w:rPr>
  </w:style>
  <w:style w:type="character" w:customStyle="1" w:styleId="Ttulo6Carter">
    <w:name w:val="Título 6 Caráter"/>
    <w:basedOn w:val="Tipodeletrapredefinidodopargrafo"/>
    <w:link w:val="Ttulo6"/>
    <w:uiPriority w:val="9"/>
    <w:rsid w:val="00AE66F6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Ttulo7Carter">
    <w:name w:val="Título 7 Caráter"/>
    <w:basedOn w:val="Tipodeletrapredefinidodopargrafo"/>
    <w:link w:val="Ttulo7"/>
    <w:uiPriority w:val="9"/>
    <w:rsid w:val="00AE66F6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Ttulo8Carter">
    <w:name w:val="Título 8 Caráter"/>
    <w:basedOn w:val="Tipodeletrapredefinidodopargrafo"/>
    <w:link w:val="Ttulo8"/>
    <w:uiPriority w:val="9"/>
    <w:rsid w:val="00AE66F6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Ttulo9Carter">
    <w:name w:val="Título 9 Caráter"/>
    <w:basedOn w:val="Tipodeletrapredefinidodopargrafo"/>
    <w:link w:val="Ttulo9"/>
    <w:uiPriority w:val="9"/>
    <w:rsid w:val="00AE66F6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Cabealho">
    <w:name w:val="header"/>
    <w:basedOn w:val="Normal"/>
    <w:link w:val="CabealhoCarter"/>
    <w:uiPriority w:val="99"/>
    <w:unhideWhenUsed/>
    <w:rsid w:val="00AE66F6"/>
    <w:pPr>
      <w:tabs>
        <w:tab w:val="center" w:pos="4513"/>
        <w:tab w:val="right" w:pos="9026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E66F6"/>
    <w:rPr>
      <w:rFonts w:ascii="Arial Narrow" w:eastAsiaTheme="minorEastAsia" w:hAnsi="Arial Narrow" w:cstheme="minorBidi"/>
      <w:sz w:val="22"/>
    </w:rPr>
  </w:style>
  <w:style w:type="paragraph" w:styleId="Legenda">
    <w:name w:val="caption"/>
    <w:basedOn w:val="Normal"/>
    <w:next w:val="Normal"/>
    <w:uiPriority w:val="35"/>
    <w:unhideWhenUsed/>
    <w:qFormat/>
    <w:rsid w:val="00AE66F6"/>
    <w:rPr>
      <w:b/>
      <w:bCs/>
      <w:smallCaps/>
      <w:color w:val="595959" w:themeColor="text1" w:themeTint="A6"/>
      <w:spacing w:val="6"/>
    </w:rPr>
  </w:style>
  <w:style w:type="character" w:styleId="Forte">
    <w:name w:val="Strong"/>
    <w:basedOn w:val="Tipodeletrapredefinidodopargrafo"/>
    <w:uiPriority w:val="22"/>
    <w:qFormat/>
    <w:rsid w:val="00AE66F6"/>
    <w:rPr>
      <w:b/>
      <w:bCs/>
    </w:rPr>
  </w:style>
  <w:style w:type="character" w:styleId="nfase">
    <w:name w:val="Emphasis"/>
    <w:basedOn w:val="Tipodeletrapredefinidodopargrafo"/>
    <w:uiPriority w:val="20"/>
    <w:qFormat/>
    <w:rsid w:val="00AE66F6"/>
    <w:rPr>
      <w:i/>
      <w:iCs/>
    </w:rPr>
  </w:style>
  <w:style w:type="paragraph" w:styleId="SemEspaamento">
    <w:name w:val="No Spacing"/>
    <w:link w:val="SemEspaamentoCarter"/>
    <w:uiPriority w:val="1"/>
    <w:qFormat/>
    <w:rsid w:val="00AE66F6"/>
    <w:rPr>
      <w:rFonts w:eastAsiaTheme="minorEastAsia"/>
    </w:r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AE66F6"/>
    <w:rPr>
      <w:rFonts w:asciiTheme="minorHAnsi" w:eastAsiaTheme="minorEastAsia" w:hAnsiTheme="minorHAnsi" w:cstheme="minorBidi"/>
    </w:rPr>
  </w:style>
  <w:style w:type="paragraph" w:styleId="Citao">
    <w:name w:val="Quote"/>
    <w:basedOn w:val="Normal"/>
    <w:next w:val="Normal"/>
    <w:link w:val="CitaoCarter"/>
    <w:uiPriority w:val="29"/>
    <w:qFormat/>
    <w:rsid w:val="00AE66F6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AE66F6"/>
    <w:rPr>
      <w:rFonts w:ascii="Arial Narrow" w:eastAsiaTheme="minorEastAsia" w:hAnsi="Arial Narrow" w:cstheme="minorBidi"/>
      <w:i/>
      <w:iCs/>
      <w:color w:val="404040" w:themeColor="text1" w:themeTint="BF"/>
      <w:sz w:val="22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AE66F6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AE66F6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nfaseDiscreta">
    <w:name w:val="Subtle Emphasis"/>
    <w:basedOn w:val="Tipodeletrapredefinidodopargrafo"/>
    <w:uiPriority w:val="19"/>
    <w:qFormat/>
    <w:rsid w:val="00AE66F6"/>
    <w:rPr>
      <w:i/>
      <w:iCs/>
      <w:color w:val="404040" w:themeColor="text1" w:themeTint="BF"/>
    </w:rPr>
  </w:style>
  <w:style w:type="character" w:styleId="nfaseIntensa">
    <w:name w:val="Intense Emphasis"/>
    <w:basedOn w:val="Tipodeletrapredefinidodopargrafo"/>
    <w:uiPriority w:val="21"/>
    <w:qFormat/>
    <w:rsid w:val="00AE66F6"/>
    <w:rPr>
      <w:b/>
      <w:bCs/>
      <w:i/>
      <w:iCs/>
    </w:rPr>
  </w:style>
  <w:style w:type="character" w:styleId="RefernciaDiscreta">
    <w:name w:val="Subtle Reference"/>
    <w:basedOn w:val="Tipodeletrapredefinidodopargrafo"/>
    <w:uiPriority w:val="31"/>
    <w:qFormat/>
    <w:rsid w:val="00AE66F6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Tipodeletrapredefinidodopargrafo"/>
    <w:uiPriority w:val="32"/>
    <w:qFormat/>
    <w:rsid w:val="00AE66F6"/>
    <w:rPr>
      <w:b/>
      <w:bCs/>
      <w:smallCaps/>
      <w:spacing w:val="5"/>
      <w:u w:val="single"/>
    </w:rPr>
  </w:style>
  <w:style w:type="character" w:customStyle="1" w:styleId="CabealhoCarcter">
    <w:name w:val="Cabeçalho Carácter"/>
    <w:uiPriority w:val="99"/>
    <w:rsid w:val="00A4106B"/>
    <w:rPr>
      <w:sz w:val="22"/>
      <w:szCs w:val="22"/>
      <w:lang w:eastAsia="en-US"/>
    </w:rPr>
  </w:style>
  <w:style w:type="paragraph" w:styleId="ndice2">
    <w:name w:val="toc 2"/>
    <w:basedOn w:val="Normal"/>
    <w:next w:val="Normal"/>
    <w:autoRedefine/>
    <w:uiPriority w:val="39"/>
    <w:unhideWhenUsed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sz w:val="22"/>
      <w:szCs w:val="22"/>
    </w:rPr>
  </w:style>
  <w:style w:type="paragraph" w:styleId="ndice3">
    <w:name w:val="toc 3"/>
    <w:basedOn w:val="Normal"/>
    <w:next w:val="Normal"/>
    <w:autoRedefine/>
    <w:uiPriority w:val="39"/>
    <w:unhideWhenUsed/>
    <w:rsid w:val="00107319"/>
    <w:pPr>
      <w:tabs>
        <w:tab w:val="left" w:pos="1200"/>
        <w:tab w:val="right" w:leader="dot" w:pos="9465"/>
      </w:tabs>
      <w:spacing w:after="0"/>
    </w:pPr>
    <w:rPr>
      <w:rFonts w:asciiTheme="minorHAnsi" w:hAnsiTheme="minorHAnsi" w:cstheme="minorHAnsi"/>
    </w:rPr>
  </w:style>
  <w:style w:type="paragraph" w:styleId="ndicedeilustraes">
    <w:name w:val="table of figures"/>
    <w:basedOn w:val="Normal"/>
    <w:next w:val="Normal"/>
    <w:uiPriority w:val="99"/>
    <w:rsid w:val="00B450BB"/>
    <w:pPr>
      <w:spacing w:after="0" w:line="360" w:lineRule="auto"/>
      <w:ind w:left="440" w:hanging="440"/>
    </w:pPr>
    <w:rPr>
      <w:rFonts w:asciiTheme="minorHAnsi" w:eastAsia="Times New Roman" w:hAnsiTheme="minorHAnsi" w:cstheme="minorHAnsi"/>
      <w:smallCaps/>
      <w:lang w:eastAsia="pt-PT"/>
    </w:rPr>
  </w:style>
  <w:style w:type="paragraph" w:styleId="Textodecomentrio">
    <w:name w:val="annotation text"/>
    <w:basedOn w:val="Normal"/>
    <w:link w:val="TextodecomentrioCarter"/>
    <w:uiPriority w:val="99"/>
    <w:rsid w:val="00B450BB"/>
    <w:pPr>
      <w:spacing w:after="200" w:line="360" w:lineRule="auto"/>
    </w:pPr>
    <w:rPr>
      <w:rFonts w:ascii="Calibri" w:eastAsia="Calibri" w:hAnsi="Calibri" w:cs="Times New Roman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rsid w:val="00B450BB"/>
    <w:rPr>
      <w:rFonts w:ascii="Calibri" w:eastAsia="Calibri" w:hAnsi="Calibri" w:cs="Times New Roman"/>
    </w:rPr>
  </w:style>
  <w:style w:type="character" w:customStyle="1" w:styleId="PargrafodaListaCarter">
    <w:name w:val="Parágrafo da Lista Caráter"/>
    <w:link w:val="PargrafodaLista"/>
    <w:uiPriority w:val="34"/>
    <w:locked/>
    <w:rsid w:val="00B450BB"/>
    <w:rPr>
      <w:rFonts w:ascii="Arial" w:hAnsi="Arial"/>
    </w:rPr>
  </w:style>
  <w:style w:type="paragraph" w:customStyle="1" w:styleId="Texto">
    <w:name w:val="Texto"/>
    <w:basedOn w:val="Normal"/>
    <w:rsid w:val="00B450BB"/>
    <w:pPr>
      <w:spacing w:line="360" w:lineRule="auto"/>
      <w:ind w:firstLine="567"/>
      <w:jc w:val="both"/>
    </w:pPr>
    <w:rPr>
      <w:rFonts w:ascii="Times New Roman" w:eastAsia="Times New Roman" w:hAnsi="Times New Roman" w:cs="Times New Roman"/>
      <w:sz w:val="24"/>
      <w:lang w:eastAsia="pt-PT"/>
    </w:rPr>
  </w:style>
  <w:style w:type="paragraph" w:customStyle="1" w:styleId="ebullet3">
    <w:name w:val="ebullet3"/>
    <w:basedOn w:val="Normal"/>
    <w:rsid w:val="00D44340"/>
    <w:pPr>
      <w:keepLines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  <w:spacing w:before="120" w:line="260" w:lineRule="atLeast"/>
      <w:ind w:left="1418" w:hanging="284"/>
    </w:pPr>
    <w:rPr>
      <w:rFonts w:ascii="Times New Roman" w:eastAsia="Times New Roman" w:hAnsi="Times New Roman" w:cs="Times New Roman"/>
      <w:sz w:val="24"/>
      <w:lang w:val="en-GB" w:eastAsia="pt-PT"/>
    </w:rPr>
  </w:style>
  <w:style w:type="paragraph" w:customStyle="1" w:styleId="TableHDR">
    <w:name w:val="TableHDR"/>
    <w:basedOn w:val="Normal"/>
    <w:rsid w:val="00D44340"/>
    <w:pPr>
      <w:tabs>
        <w:tab w:val="left" w:pos="1134"/>
        <w:tab w:val="left" w:pos="1701"/>
        <w:tab w:val="left" w:pos="2268"/>
      </w:tabs>
      <w:spacing w:line="360" w:lineRule="auto"/>
      <w:jc w:val="center"/>
    </w:pPr>
    <w:rPr>
      <w:rFonts w:ascii="Times New Roman" w:eastAsia="Times New Roman" w:hAnsi="Times New Roman" w:cs="Times New Roman"/>
      <w:b/>
      <w:sz w:val="24"/>
      <w:lang w:val="en-GB" w:eastAsia="pt-PT"/>
    </w:rPr>
  </w:style>
  <w:style w:type="character" w:styleId="Hiperligaovisitada">
    <w:name w:val="FollowedHyperlink"/>
    <w:basedOn w:val="Tipodeletrapredefinidodopargrafo"/>
    <w:uiPriority w:val="99"/>
    <w:unhideWhenUsed/>
    <w:rsid w:val="005B2467"/>
    <w:rPr>
      <w:color w:val="954F72" w:themeColor="followedHyperlink"/>
      <w:u w:val="single"/>
    </w:rPr>
  </w:style>
  <w:style w:type="paragraph" w:styleId="ndice4">
    <w:name w:val="toc 4"/>
    <w:basedOn w:val="Normal"/>
    <w:next w:val="Normal"/>
    <w:autoRedefine/>
    <w:uiPriority w:val="39"/>
    <w:unhideWhenUsed/>
    <w:rsid w:val="00107319"/>
    <w:pPr>
      <w:spacing w:after="0"/>
      <w:ind w:left="600"/>
    </w:pPr>
    <w:rPr>
      <w:rFonts w:asciiTheme="minorHAnsi" w:hAnsiTheme="minorHAnsi" w:cstheme="minorHAnsi"/>
    </w:rPr>
  </w:style>
  <w:style w:type="paragraph" w:styleId="ndice5">
    <w:name w:val="toc 5"/>
    <w:basedOn w:val="Normal"/>
    <w:next w:val="Normal"/>
    <w:autoRedefine/>
    <w:uiPriority w:val="39"/>
    <w:unhideWhenUsed/>
    <w:rsid w:val="00107319"/>
    <w:pPr>
      <w:spacing w:after="0"/>
      <w:ind w:left="800"/>
    </w:pPr>
    <w:rPr>
      <w:rFonts w:asciiTheme="minorHAnsi" w:hAnsiTheme="minorHAnsi" w:cstheme="minorHAnsi"/>
    </w:rPr>
  </w:style>
  <w:style w:type="paragraph" w:styleId="ndice6">
    <w:name w:val="toc 6"/>
    <w:basedOn w:val="Normal"/>
    <w:next w:val="Normal"/>
    <w:autoRedefine/>
    <w:uiPriority w:val="39"/>
    <w:unhideWhenUsed/>
    <w:rsid w:val="00107319"/>
    <w:pPr>
      <w:spacing w:after="0"/>
      <w:ind w:left="1000"/>
    </w:pPr>
    <w:rPr>
      <w:rFonts w:asciiTheme="minorHAnsi" w:hAnsiTheme="minorHAnsi" w:cstheme="minorHAnsi"/>
    </w:rPr>
  </w:style>
  <w:style w:type="paragraph" w:styleId="ndice7">
    <w:name w:val="toc 7"/>
    <w:basedOn w:val="Normal"/>
    <w:next w:val="Normal"/>
    <w:autoRedefine/>
    <w:uiPriority w:val="39"/>
    <w:unhideWhenUsed/>
    <w:rsid w:val="00107319"/>
    <w:pPr>
      <w:spacing w:after="0"/>
      <w:ind w:left="1200"/>
    </w:pPr>
    <w:rPr>
      <w:rFonts w:asciiTheme="minorHAnsi" w:hAnsiTheme="minorHAnsi" w:cstheme="minorHAnsi"/>
    </w:rPr>
  </w:style>
  <w:style w:type="paragraph" w:styleId="ndice8">
    <w:name w:val="toc 8"/>
    <w:basedOn w:val="Normal"/>
    <w:next w:val="Normal"/>
    <w:autoRedefine/>
    <w:uiPriority w:val="39"/>
    <w:unhideWhenUsed/>
    <w:rsid w:val="00107319"/>
    <w:pPr>
      <w:spacing w:after="0"/>
      <w:ind w:left="1400"/>
    </w:pPr>
    <w:rPr>
      <w:rFonts w:asciiTheme="minorHAnsi" w:hAnsiTheme="minorHAnsi" w:cstheme="minorHAnsi"/>
    </w:rPr>
  </w:style>
  <w:style w:type="paragraph" w:styleId="ndice9">
    <w:name w:val="toc 9"/>
    <w:basedOn w:val="Normal"/>
    <w:next w:val="Normal"/>
    <w:autoRedefine/>
    <w:uiPriority w:val="39"/>
    <w:unhideWhenUsed/>
    <w:rsid w:val="00107319"/>
    <w:pPr>
      <w:spacing w:after="0"/>
      <w:ind w:left="1600"/>
    </w:pPr>
    <w:rPr>
      <w:rFonts w:asciiTheme="minorHAnsi" w:hAnsiTheme="minorHAnsi" w:cstheme="minorHAnsi"/>
    </w:rPr>
  </w:style>
  <w:style w:type="character" w:styleId="Refdecomentrio">
    <w:name w:val="annotation reference"/>
    <w:uiPriority w:val="99"/>
    <w:rsid w:val="0049576D"/>
    <w:rPr>
      <w:rFonts w:cs="Times New Roman"/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ter"/>
    <w:semiHidden/>
    <w:unhideWhenUsed/>
    <w:rsid w:val="0049576D"/>
    <w:pPr>
      <w:spacing w:after="0"/>
    </w:pPr>
    <w:rPr>
      <w:rFonts w:ascii="Arial" w:eastAsia="Times New Roman" w:hAnsi="Arial"/>
      <w:b/>
      <w:bCs/>
      <w:lang w:eastAsia="pt-PT"/>
    </w:rPr>
  </w:style>
  <w:style w:type="character" w:customStyle="1" w:styleId="AssuntodecomentrioCarter">
    <w:name w:val="Assunto de comentário Caráter"/>
    <w:basedOn w:val="TextodecomentrioCarter"/>
    <w:link w:val="Assuntodecomentrio"/>
    <w:semiHidden/>
    <w:rsid w:val="0049576D"/>
    <w:rPr>
      <w:rFonts w:ascii="Arial" w:eastAsia="Times New Roman" w:hAnsi="Arial" w:cs="Times New Roman"/>
      <w:b/>
      <w:bCs/>
      <w:lang w:eastAsia="pt-PT"/>
    </w:rPr>
  </w:style>
  <w:style w:type="paragraph" w:customStyle="1" w:styleId="DGITACabecalhoDGITA">
    <w:name w:val="DGITACabecalhoDGITA"/>
    <w:basedOn w:val="Normal"/>
    <w:rsid w:val="0049576D"/>
    <w:pPr>
      <w:spacing w:line="220" w:lineRule="exact"/>
    </w:pPr>
    <w:rPr>
      <w:rFonts w:eastAsia="Times New Roman" w:cs="Times New Roman"/>
      <w:sz w:val="18"/>
      <w:lang w:eastAsia="pt-PT"/>
    </w:rPr>
  </w:style>
  <w:style w:type="paragraph" w:styleId="NormalWeb">
    <w:name w:val="Normal (Web)"/>
    <w:basedOn w:val="Normal"/>
    <w:uiPriority w:val="99"/>
    <w:unhideWhenUsed/>
    <w:rsid w:val="00495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Reviso">
    <w:name w:val="Revision"/>
    <w:hidden/>
    <w:uiPriority w:val="99"/>
    <w:semiHidden/>
    <w:rsid w:val="0049576D"/>
    <w:pPr>
      <w:spacing w:after="0" w:line="240" w:lineRule="auto"/>
    </w:pPr>
    <w:rPr>
      <w:rFonts w:ascii="Arial" w:eastAsia="Times New Roman" w:hAnsi="Arial" w:cs="Times New Roman"/>
      <w:sz w:val="22"/>
      <w:lang w:eastAsia="pt-PT"/>
    </w:rPr>
  </w:style>
  <w:style w:type="character" w:styleId="TextodoMarcadordePosio">
    <w:name w:val="Placeholder Text"/>
    <w:basedOn w:val="Tipodeletrapredefinidodopargrafo"/>
    <w:uiPriority w:val="99"/>
    <w:semiHidden/>
    <w:rsid w:val="0049576D"/>
    <w:rPr>
      <w:color w:val="808080"/>
    </w:rPr>
  </w:style>
  <w:style w:type="paragraph" w:styleId="HTMLpr-formatado">
    <w:name w:val="HTML Preformatted"/>
    <w:basedOn w:val="Normal"/>
    <w:link w:val="HTMLpr-formatadoCarter"/>
    <w:uiPriority w:val="99"/>
    <w:unhideWhenUsed/>
    <w:rsid w:val="004957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en-US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49576D"/>
    <w:rPr>
      <w:rFonts w:ascii="Courier New" w:eastAsia="Times New Roman" w:hAnsi="Courier New" w:cs="Courier New"/>
      <w:lang w:val="en-US"/>
    </w:rPr>
  </w:style>
  <w:style w:type="paragraph" w:customStyle="1" w:styleId="msonormal0">
    <w:name w:val="msonormal"/>
    <w:basedOn w:val="Normal"/>
    <w:rsid w:val="00495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diceremissivo1">
    <w:name w:val="index 1"/>
    <w:basedOn w:val="Normal"/>
    <w:next w:val="Normal"/>
    <w:autoRedefine/>
    <w:uiPriority w:val="99"/>
    <w:unhideWhenUsed/>
    <w:rsid w:val="0049576D"/>
    <w:pPr>
      <w:spacing w:after="0" w:line="240" w:lineRule="auto"/>
      <w:ind w:left="200" w:hanging="20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2">
    <w:name w:val="index 2"/>
    <w:basedOn w:val="Normal"/>
    <w:next w:val="Normal"/>
    <w:autoRedefine/>
    <w:uiPriority w:val="99"/>
    <w:unhideWhenUsed/>
    <w:rsid w:val="0049576D"/>
    <w:pPr>
      <w:spacing w:after="0" w:line="240" w:lineRule="auto"/>
      <w:ind w:left="48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3">
    <w:name w:val="index 3"/>
    <w:basedOn w:val="Normal"/>
    <w:next w:val="Normal"/>
    <w:autoRedefine/>
    <w:uiPriority w:val="99"/>
    <w:unhideWhenUsed/>
    <w:rsid w:val="0049576D"/>
    <w:pPr>
      <w:spacing w:after="0" w:line="240" w:lineRule="auto"/>
      <w:ind w:left="72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4">
    <w:name w:val="index 4"/>
    <w:basedOn w:val="Normal"/>
    <w:next w:val="Normal"/>
    <w:autoRedefine/>
    <w:uiPriority w:val="99"/>
    <w:unhideWhenUsed/>
    <w:rsid w:val="0049576D"/>
    <w:pPr>
      <w:spacing w:after="0" w:line="240" w:lineRule="auto"/>
      <w:ind w:left="96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5">
    <w:name w:val="index 5"/>
    <w:basedOn w:val="Normal"/>
    <w:next w:val="Normal"/>
    <w:autoRedefine/>
    <w:uiPriority w:val="99"/>
    <w:unhideWhenUsed/>
    <w:rsid w:val="0049576D"/>
    <w:pPr>
      <w:spacing w:after="0" w:line="240" w:lineRule="auto"/>
      <w:ind w:left="120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6">
    <w:name w:val="index 6"/>
    <w:basedOn w:val="Normal"/>
    <w:next w:val="Normal"/>
    <w:autoRedefine/>
    <w:uiPriority w:val="99"/>
    <w:unhideWhenUsed/>
    <w:rsid w:val="0049576D"/>
    <w:pPr>
      <w:spacing w:after="0" w:line="240" w:lineRule="auto"/>
      <w:ind w:left="144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7">
    <w:name w:val="index 7"/>
    <w:basedOn w:val="Normal"/>
    <w:next w:val="Normal"/>
    <w:autoRedefine/>
    <w:uiPriority w:val="99"/>
    <w:unhideWhenUsed/>
    <w:rsid w:val="0049576D"/>
    <w:pPr>
      <w:spacing w:after="0" w:line="240" w:lineRule="auto"/>
      <w:ind w:left="168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8">
    <w:name w:val="index 8"/>
    <w:basedOn w:val="Normal"/>
    <w:next w:val="Normal"/>
    <w:autoRedefine/>
    <w:uiPriority w:val="99"/>
    <w:unhideWhenUsed/>
    <w:rsid w:val="0049576D"/>
    <w:pPr>
      <w:spacing w:after="0" w:line="240" w:lineRule="auto"/>
      <w:ind w:left="192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9">
    <w:name w:val="index 9"/>
    <w:basedOn w:val="Normal"/>
    <w:next w:val="Normal"/>
    <w:autoRedefine/>
    <w:uiPriority w:val="99"/>
    <w:unhideWhenUsed/>
    <w:rsid w:val="0049576D"/>
    <w:pPr>
      <w:spacing w:after="0" w:line="240" w:lineRule="auto"/>
      <w:ind w:left="216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Avanonormal">
    <w:name w:val="Normal Indent"/>
    <w:basedOn w:val="Normal"/>
    <w:uiPriority w:val="99"/>
    <w:unhideWhenUsed/>
    <w:rsid w:val="0049576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lang w:val="en-US"/>
    </w:rPr>
  </w:style>
  <w:style w:type="paragraph" w:styleId="Textodenotaderodap">
    <w:name w:val="footnote text"/>
    <w:basedOn w:val="Normal"/>
    <w:link w:val="TextodenotaderodapCarter"/>
    <w:uiPriority w:val="99"/>
    <w:unhideWhenUsed/>
    <w:rsid w:val="0049576D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rsid w:val="0049576D"/>
    <w:rPr>
      <w:rFonts w:ascii="Times New Roman" w:eastAsia="Times New Roman" w:hAnsi="Times New Roman" w:cs="Times New Roman"/>
      <w:sz w:val="24"/>
      <w:lang w:val="en-US"/>
    </w:rPr>
  </w:style>
  <w:style w:type="paragraph" w:customStyle="1" w:styleId="ndiceremissivo11">
    <w:name w:val="Índice remissivo 11"/>
    <w:basedOn w:val="Normal"/>
    <w:rsid w:val="0049576D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paragraph" w:styleId="Cabealhodendiceremissivo">
    <w:name w:val="index heading"/>
    <w:basedOn w:val="Normal"/>
    <w:next w:val="ndiceremissivo11"/>
    <w:uiPriority w:val="99"/>
    <w:unhideWhenUsed/>
    <w:rsid w:val="0049576D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paragraph" w:styleId="Destinatrio">
    <w:name w:val="envelope address"/>
    <w:basedOn w:val="Normal"/>
    <w:uiPriority w:val="99"/>
    <w:unhideWhenUsed/>
    <w:rsid w:val="0049576D"/>
    <w:pPr>
      <w:framePr w:w="7938" w:h="1984" w:hSpace="141" w:wrap="auto" w:hAnchor="page" w:xAlign="center" w:yAlign="bottom"/>
      <w:spacing w:after="0" w:line="240" w:lineRule="auto"/>
      <w:ind w:left="2835"/>
    </w:pPr>
    <w:rPr>
      <w:rFonts w:eastAsia="Times New Roman" w:cs="Times New Roman"/>
      <w:sz w:val="24"/>
      <w:lang w:val="en-US"/>
    </w:rPr>
  </w:style>
  <w:style w:type="paragraph" w:styleId="Remetente">
    <w:name w:val="envelope return"/>
    <w:basedOn w:val="Normal"/>
    <w:uiPriority w:val="99"/>
    <w:unhideWhenUsed/>
    <w:rsid w:val="0049576D"/>
    <w:pPr>
      <w:spacing w:after="0" w:line="240" w:lineRule="auto"/>
    </w:pPr>
    <w:rPr>
      <w:rFonts w:eastAsia="Times New Roman" w:cs="Times New Roman"/>
      <w:lang w:val="en-US"/>
    </w:rPr>
  </w:style>
  <w:style w:type="paragraph" w:styleId="Textodenotadefim">
    <w:name w:val="endnote text"/>
    <w:basedOn w:val="Normal"/>
    <w:link w:val="TextodenotadefimCarter"/>
    <w:uiPriority w:val="99"/>
    <w:unhideWhenUsed/>
    <w:rsid w:val="0049576D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rsid w:val="0049576D"/>
    <w:rPr>
      <w:rFonts w:ascii="Times New Roman" w:eastAsia="Times New Roman" w:hAnsi="Times New Roman" w:cs="Times New Roman"/>
      <w:lang w:val="en-US"/>
    </w:rPr>
  </w:style>
  <w:style w:type="paragraph" w:styleId="ndicedeautoridades">
    <w:name w:val="table of authorities"/>
    <w:basedOn w:val="Normal"/>
    <w:next w:val="Normal"/>
    <w:uiPriority w:val="99"/>
    <w:unhideWhenUsed/>
    <w:rsid w:val="0049576D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Textodemacro">
    <w:name w:val="macro"/>
    <w:link w:val="TextodemacroCarter"/>
    <w:uiPriority w:val="99"/>
    <w:unhideWhenUsed/>
    <w:rsid w:val="004957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lang w:val="en-US"/>
    </w:rPr>
  </w:style>
  <w:style w:type="character" w:customStyle="1" w:styleId="TextodemacroCarter">
    <w:name w:val="Texto de macro Caráter"/>
    <w:basedOn w:val="Tipodeletrapredefinidodopargrafo"/>
    <w:link w:val="Textodemacro"/>
    <w:uiPriority w:val="99"/>
    <w:rsid w:val="0049576D"/>
    <w:rPr>
      <w:rFonts w:ascii="Courier New" w:eastAsia="Times New Roman" w:hAnsi="Courier New" w:cs="Times New Roman"/>
      <w:lang w:val="en-US"/>
    </w:rPr>
  </w:style>
  <w:style w:type="paragraph" w:styleId="Cabealhodendicedeautoridades">
    <w:name w:val="toa heading"/>
    <w:basedOn w:val="Normal"/>
    <w:next w:val="Normal"/>
    <w:uiPriority w:val="99"/>
    <w:unhideWhenUsed/>
    <w:rsid w:val="0049576D"/>
    <w:pPr>
      <w:spacing w:before="120" w:after="0" w:line="240" w:lineRule="auto"/>
    </w:pPr>
    <w:rPr>
      <w:rFonts w:eastAsia="Times New Roman" w:cs="Times New Roman"/>
      <w:b/>
      <w:sz w:val="24"/>
      <w:lang w:val="en-US"/>
    </w:rPr>
  </w:style>
  <w:style w:type="paragraph" w:styleId="Lista">
    <w:name w:val="List"/>
    <w:basedOn w:val="Normal"/>
    <w:uiPriority w:val="99"/>
    <w:unhideWhenUsed/>
    <w:rsid w:val="0049576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">
    <w:name w:val="List Bullet"/>
    <w:basedOn w:val="Normal"/>
    <w:autoRedefine/>
    <w:uiPriority w:val="99"/>
    <w:unhideWhenUsed/>
    <w:rsid w:val="0049576D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">
    <w:name w:val="List Number"/>
    <w:basedOn w:val="Normal"/>
    <w:uiPriority w:val="99"/>
    <w:unhideWhenUsed/>
    <w:rsid w:val="0049576D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2">
    <w:name w:val="List 2"/>
    <w:basedOn w:val="Normal"/>
    <w:uiPriority w:val="99"/>
    <w:unhideWhenUsed/>
    <w:rsid w:val="0049576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3">
    <w:name w:val="List 3"/>
    <w:basedOn w:val="Normal"/>
    <w:uiPriority w:val="99"/>
    <w:unhideWhenUsed/>
    <w:rsid w:val="0049576D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4">
    <w:name w:val="List 4"/>
    <w:basedOn w:val="Normal"/>
    <w:uiPriority w:val="99"/>
    <w:unhideWhenUsed/>
    <w:rsid w:val="0049576D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5">
    <w:name w:val="List 5"/>
    <w:basedOn w:val="Normal"/>
    <w:uiPriority w:val="99"/>
    <w:unhideWhenUsed/>
    <w:rsid w:val="0049576D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2">
    <w:name w:val="List Bullet 2"/>
    <w:basedOn w:val="Normal"/>
    <w:autoRedefine/>
    <w:uiPriority w:val="99"/>
    <w:unhideWhenUsed/>
    <w:rsid w:val="0049576D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3">
    <w:name w:val="List Bullet 3"/>
    <w:basedOn w:val="Normal"/>
    <w:autoRedefine/>
    <w:uiPriority w:val="99"/>
    <w:unhideWhenUsed/>
    <w:rsid w:val="0049576D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4">
    <w:name w:val="List Bullet 4"/>
    <w:basedOn w:val="Normal"/>
    <w:autoRedefine/>
    <w:uiPriority w:val="99"/>
    <w:unhideWhenUsed/>
    <w:rsid w:val="0049576D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5">
    <w:name w:val="List Bullet 5"/>
    <w:basedOn w:val="Normal"/>
    <w:autoRedefine/>
    <w:uiPriority w:val="99"/>
    <w:unhideWhenUsed/>
    <w:rsid w:val="0049576D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2">
    <w:name w:val="List Number 2"/>
    <w:basedOn w:val="Normal"/>
    <w:uiPriority w:val="99"/>
    <w:unhideWhenUsed/>
    <w:rsid w:val="0049576D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3">
    <w:name w:val="List Number 3"/>
    <w:basedOn w:val="Normal"/>
    <w:uiPriority w:val="99"/>
    <w:unhideWhenUsed/>
    <w:rsid w:val="0049576D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4">
    <w:name w:val="List Number 4"/>
    <w:basedOn w:val="Normal"/>
    <w:uiPriority w:val="99"/>
    <w:unhideWhenUsed/>
    <w:rsid w:val="0049576D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5">
    <w:name w:val="List Number 5"/>
    <w:basedOn w:val="Normal"/>
    <w:uiPriority w:val="99"/>
    <w:unhideWhenUsed/>
    <w:rsid w:val="0049576D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Rematedecarta">
    <w:name w:val="Closing"/>
    <w:basedOn w:val="Normal"/>
    <w:link w:val="RematedecartaCarter"/>
    <w:uiPriority w:val="99"/>
    <w:unhideWhenUsed/>
    <w:rsid w:val="0049576D"/>
    <w:pPr>
      <w:spacing w:after="0" w:line="240" w:lineRule="auto"/>
      <w:ind w:left="4252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RematedecartaCarter">
    <w:name w:val="Remate de carta Caráter"/>
    <w:basedOn w:val="Tipodeletrapredefinidodopargrafo"/>
    <w:link w:val="Rematedecarta"/>
    <w:uiPriority w:val="99"/>
    <w:rsid w:val="0049576D"/>
    <w:rPr>
      <w:rFonts w:ascii="Times New Roman" w:eastAsia="Times New Roman" w:hAnsi="Times New Roman" w:cs="Times New Roman"/>
      <w:sz w:val="24"/>
      <w:lang w:val="en-US"/>
    </w:rPr>
  </w:style>
  <w:style w:type="paragraph" w:styleId="Assinatura">
    <w:name w:val="Signature"/>
    <w:basedOn w:val="Normal"/>
    <w:link w:val="AssinaturaCarter"/>
    <w:uiPriority w:val="99"/>
    <w:unhideWhenUsed/>
    <w:rsid w:val="0049576D"/>
    <w:pPr>
      <w:spacing w:after="0" w:line="240" w:lineRule="auto"/>
      <w:ind w:left="4252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AssinaturaCarter">
    <w:name w:val="Assinatura Caráter"/>
    <w:basedOn w:val="Tipodeletrapredefinidodopargrafo"/>
    <w:link w:val="Assinatura"/>
    <w:uiPriority w:val="99"/>
    <w:rsid w:val="0049576D"/>
    <w:rPr>
      <w:rFonts w:ascii="Times New Roman" w:eastAsia="Times New Roman" w:hAnsi="Times New Roman" w:cs="Times New Roman"/>
      <w:sz w:val="24"/>
      <w:lang w:val="en-US"/>
    </w:rPr>
  </w:style>
  <w:style w:type="paragraph" w:styleId="Corpodetexto">
    <w:name w:val="Body Text"/>
    <w:basedOn w:val="Normal"/>
    <w:link w:val="CorpodetextoCarter"/>
    <w:uiPriority w:val="99"/>
    <w:unhideWhenUsed/>
    <w:rsid w:val="0049576D"/>
    <w:pPr>
      <w:spacing w:after="0" w:line="240" w:lineRule="auto"/>
      <w:ind w:right="-856"/>
    </w:pPr>
    <w:rPr>
      <w:rFonts w:ascii="Times New Roman" w:eastAsia="Times New Roman" w:hAnsi="Times New Roman" w:cs="Times New Roman"/>
      <w:sz w:val="18"/>
      <w:lang w:val="en-US"/>
    </w:r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49576D"/>
    <w:rPr>
      <w:rFonts w:ascii="Times New Roman" w:eastAsia="Times New Roman" w:hAnsi="Times New Roman" w:cs="Times New Roman"/>
      <w:sz w:val="18"/>
      <w:lang w:val="en-US"/>
    </w:rPr>
  </w:style>
  <w:style w:type="paragraph" w:styleId="Avanodecorpodetexto">
    <w:name w:val="Body Text Indent"/>
    <w:basedOn w:val="Normal"/>
    <w:link w:val="AvanodecorpodetextoCarter"/>
    <w:uiPriority w:val="99"/>
    <w:unhideWhenUsed/>
    <w:rsid w:val="0049576D"/>
    <w:pPr>
      <w:snapToGrid w:val="0"/>
      <w:spacing w:after="0" w:line="240" w:lineRule="auto"/>
      <w:ind w:left="284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uiPriority w:val="99"/>
    <w:rsid w:val="0049576D"/>
    <w:rPr>
      <w:rFonts w:ascii="Times New Roman" w:eastAsia="Times New Roman" w:hAnsi="Times New Roman" w:cs="Times New Roman"/>
      <w:color w:val="000000"/>
      <w:sz w:val="24"/>
      <w:lang w:val="en-US"/>
    </w:rPr>
  </w:style>
  <w:style w:type="paragraph" w:styleId="Listadecont">
    <w:name w:val="List Continue"/>
    <w:basedOn w:val="Normal"/>
    <w:uiPriority w:val="99"/>
    <w:unhideWhenUsed/>
    <w:rsid w:val="0049576D"/>
    <w:pPr>
      <w:spacing w:line="240" w:lineRule="auto"/>
      <w:ind w:left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2">
    <w:name w:val="List Continue 2"/>
    <w:basedOn w:val="Normal"/>
    <w:uiPriority w:val="99"/>
    <w:unhideWhenUsed/>
    <w:rsid w:val="0049576D"/>
    <w:pPr>
      <w:spacing w:line="240" w:lineRule="auto"/>
      <w:ind w:left="566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3">
    <w:name w:val="List Continue 3"/>
    <w:basedOn w:val="Normal"/>
    <w:uiPriority w:val="99"/>
    <w:unhideWhenUsed/>
    <w:rsid w:val="0049576D"/>
    <w:pPr>
      <w:spacing w:line="240" w:lineRule="auto"/>
      <w:ind w:left="849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4">
    <w:name w:val="List Continue 4"/>
    <w:basedOn w:val="Normal"/>
    <w:uiPriority w:val="99"/>
    <w:unhideWhenUsed/>
    <w:rsid w:val="0049576D"/>
    <w:pPr>
      <w:spacing w:line="240" w:lineRule="auto"/>
      <w:ind w:left="11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5">
    <w:name w:val="List Continue 5"/>
    <w:basedOn w:val="Normal"/>
    <w:uiPriority w:val="99"/>
    <w:unhideWhenUsed/>
    <w:rsid w:val="0049576D"/>
    <w:pPr>
      <w:spacing w:line="240" w:lineRule="auto"/>
      <w:ind w:left="1415"/>
    </w:pPr>
    <w:rPr>
      <w:rFonts w:ascii="Times New Roman" w:eastAsia="Times New Roman" w:hAnsi="Times New Roman" w:cs="Times New Roman"/>
      <w:sz w:val="24"/>
      <w:lang w:val="en-US"/>
    </w:rPr>
  </w:style>
  <w:style w:type="paragraph" w:styleId="Cabealhodamensagem">
    <w:name w:val="Message Header"/>
    <w:basedOn w:val="Normal"/>
    <w:link w:val="CabealhodamensagemCarter"/>
    <w:uiPriority w:val="99"/>
    <w:unhideWhenUsed/>
    <w:rsid w:val="004957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="Times New Roman" w:cs="Times New Roman"/>
      <w:sz w:val="24"/>
      <w:lang w:val="en-US"/>
    </w:rPr>
  </w:style>
  <w:style w:type="character" w:customStyle="1" w:styleId="CabealhodamensagemCarter">
    <w:name w:val="Cabeçalho da mensagem Caráter"/>
    <w:basedOn w:val="Tipodeletrapredefinidodopargrafo"/>
    <w:link w:val="Cabealhodamensagem"/>
    <w:uiPriority w:val="99"/>
    <w:rsid w:val="0049576D"/>
    <w:rPr>
      <w:rFonts w:ascii="Arial" w:eastAsia="Times New Roman" w:hAnsi="Arial" w:cs="Times New Roman"/>
      <w:sz w:val="24"/>
      <w:shd w:val="pct20" w:color="auto" w:fill="auto"/>
      <w:lang w:val="en-US"/>
    </w:rPr>
  </w:style>
  <w:style w:type="paragraph" w:styleId="Inciodecarta">
    <w:name w:val="Salutation"/>
    <w:basedOn w:val="Normal"/>
    <w:next w:val="Normal"/>
    <w:link w:val="InciodecartaCarter"/>
    <w:uiPriority w:val="99"/>
    <w:unhideWhenUsed/>
    <w:rsid w:val="0049576D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InciodecartaCarter">
    <w:name w:val="Início de carta Caráter"/>
    <w:basedOn w:val="Tipodeletrapredefinidodopargrafo"/>
    <w:link w:val="Inciodecarta"/>
    <w:uiPriority w:val="99"/>
    <w:rsid w:val="0049576D"/>
    <w:rPr>
      <w:rFonts w:ascii="Times New Roman" w:eastAsia="Times New Roman" w:hAnsi="Times New Roman" w:cs="Times New Roman"/>
      <w:sz w:val="24"/>
      <w:lang w:val="en-US"/>
    </w:rPr>
  </w:style>
  <w:style w:type="paragraph" w:styleId="Data">
    <w:name w:val="Date"/>
    <w:basedOn w:val="Normal"/>
    <w:next w:val="Normal"/>
    <w:link w:val="DataCarter"/>
    <w:uiPriority w:val="99"/>
    <w:unhideWhenUsed/>
    <w:rsid w:val="0049576D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DataCarter">
    <w:name w:val="Data Caráter"/>
    <w:basedOn w:val="Tipodeletrapredefinidodopargrafo"/>
    <w:link w:val="Data"/>
    <w:uiPriority w:val="99"/>
    <w:rsid w:val="0049576D"/>
    <w:rPr>
      <w:rFonts w:ascii="Times New Roman" w:eastAsia="Times New Roman" w:hAnsi="Times New Roman" w:cs="Times New Roman"/>
      <w:sz w:val="24"/>
      <w:lang w:val="en-US"/>
    </w:rPr>
  </w:style>
  <w:style w:type="paragraph" w:styleId="Cabealhodanota">
    <w:name w:val="Note Heading"/>
    <w:basedOn w:val="Normal"/>
    <w:next w:val="Normal"/>
    <w:link w:val="CabealhodanotaCarter"/>
    <w:uiPriority w:val="99"/>
    <w:unhideWhenUsed/>
    <w:rsid w:val="0049576D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CabealhodanotaCarter">
    <w:name w:val="Cabeçalho da nota Caráter"/>
    <w:basedOn w:val="Tipodeletrapredefinidodopargrafo"/>
    <w:link w:val="Cabealhodanota"/>
    <w:uiPriority w:val="99"/>
    <w:rsid w:val="0049576D"/>
    <w:rPr>
      <w:rFonts w:ascii="Times New Roman" w:eastAsia="Times New Roman" w:hAnsi="Times New Roman" w:cs="Times New Roman"/>
      <w:sz w:val="24"/>
      <w:lang w:val="en-US"/>
    </w:rPr>
  </w:style>
  <w:style w:type="paragraph" w:styleId="Corpodetexto2">
    <w:name w:val="Body Text 2"/>
    <w:basedOn w:val="Normal"/>
    <w:link w:val="Corpodetexto2Carter"/>
    <w:uiPriority w:val="99"/>
    <w:unhideWhenUsed/>
    <w:rsid w:val="0049576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Corpodetexto2Carter">
    <w:name w:val="Corpo de texto 2 Caráter"/>
    <w:basedOn w:val="Tipodeletrapredefinidodopargrafo"/>
    <w:link w:val="Corpodetexto2"/>
    <w:uiPriority w:val="99"/>
    <w:rsid w:val="0049576D"/>
    <w:rPr>
      <w:rFonts w:ascii="Times New Roman" w:eastAsia="Times New Roman" w:hAnsi="Times New Roman" w:cs="Times New Roman"/>
      <w:sz w:val="24"/>
      <w:lang w:val="en-US"/>
    </w:rPr>
  </w:style>
  <w:style w:type="paragraph" w:styleId="Corpodetexto3">
    <w:name w:val="Body Text 3"/>
    <w:basedOn w:val="Normal"/>
    <w:link w:val="Corpodetexto3Carter"/>
    <w:uiPriority w:val="99"/>
    <w:unhideWhenUsed/>
    <w:rsid w:val="0049576D"/>
    <w:pPr>
      <w:spacing w:after="0" w:line="240" w:lineRule="auto"/>
    </w:pPr>
    <w:rPr>
      <w:rFonts w:eastAsia="Times New Roman" w:cs="Times New Roman"/>
      <w:b/>
      <w:smallCaps/>
      <w:sz w:val="16"/>
      <w:lang w:val="en-US"/>
    </w:rPr>
  </w:style>
  <w:style w:type="character" w:customStyle="1" w:styleId="Corpodetexto3Carter">
    <w:name w:val="Corpo de texto 3 Caráter"/>
    <w:basedOn w:val="Tipodeletrapredefinidodopargrafo"/>
    <w:link w:val="Corpodetexto3"/>
    <w:uiPriority w:val="99"/>
    <w:rsid w:val="0049576D"/>
    <w:rPr>
      <w:rFonts w:ascii="Arial" w:eastAsia="Times New Roman" w:hAnsi="Arial" w:cs="Times New Roman"/>
      <w:b/>
      <w:smallCaps/>
      <w:sz w:val="16"/>
      <w:lang w:val="en-US"/>
    </w:rPr>
  </w:style>
  <w:style w:type="paragraph" w:styleId="Avanodecorpodetexto2">
    <w:name w:val="Body Text Indent 2"/>
    <w:basedOn w:val="Normal"/>
    <w:link w:val="Avanodecorpodetexto2Carter"/>
    <w:uiPriority w:val="99"/>
    <w:unhideWhenUsed/>
    <w:rsid w:val="0049576D"/>
    <w:pPr>
      <w:snapToGrid w:val="0"/>
      <w:spacing w:after="0" w:line="240" w:lineRule="auto"/>
      <w:ind w:left="284" w:firstLine="76"/>
      <w:jc w:val="both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Avanodecorpodetexto2Carter">
    <w:name w:val="Avanço de corpo de texto 2 Caráter"/>
    <w:basedOn w:val="Tipodeletrapredefinidodopargrafo"/>
    <w:link w:val="Avanodecorpodetexto2"/>
    <w:uiPriority w:val="99"/>
    <w:rsid w:val="0049576D"/>
    <w:rPr>
      <w:rFonts w:ascii="Times New Roman" w:eastAsia="Times New Roman" w:hAnsi="Times New Roman" w:cs="Times New Roman"/>
      <w:sz w:val="24"/>
      <w:lang w:val="en-US"/>
    </w:rPr>
  </w:style>
  <w:style w:type="paragraph" w:styleId="Avanodecorpodetexto3">
    <w:name w:val="Body Text Indent 3"/>
    <w:basedOn w:val="Normal"/>
    <w:link w:val="Avanodecorpodetexto3Carter"/>
    <w:uiPriority w:val="99"/>
    <w:unhideWhenUsed/>
    <w:rsid w:val="0049576D"/>
    <w:pPr>
      <w:spacing w:before="60" w:after="60" w:line="240" w:lineRule="auto"/>
      <w:ind w:left="470" w:hanging="470"/>
    </w:pPr>
    <w:rPr>
      <w:rFonts w:ascii="Times New Roman" w:eastAsia="Times New Roman" w:hAnsi="Times New Roman" w:cs="Times New Roman"/>
      <w:sz w:val="18"/>
      <w:lang w:val="en-US"/>
    </w:rPr>
  </w:style>
  <w:style w:type="character" w:customStyle="1" w:styleId="Avanodecorpodetexto3Carter">
    <w:name w:val="Avanço de corpo de texto 3 Caráter"/>
    <w:basedOn w:val="Tipodeletrapredefinidodopargrafo"/>
    <w:link w:val="Avanodecorpodetexto3"/>
    <w:uiPriority w:val="99"/>
    <w:rsid w:val="0049576D"/>
    <w:rPr>
      <w:rFonts w:ascii="Times New Roman" w:eastAsia="Times New Roman" w:hAnsi="Times New Roman" w:cs="Times New Roman"/>
      <w:sz w:val="18"/>
      <w:lang w:val="en-US"/>
    </w:rPr>
  </w:style>
  <w:style w:type="paragraph" w:styleId="Textodebloco">
    <w:name w:val="Block Text"/>
    <w:basedOn w:val="Normal"/>
    <w:uiPriority w:val="99"/>
    <w:unhideWhenUsed/>
    <w:rsid w:val="0049576D"/>
    <w:pPr>
      <w:spacing w:line="240" w:lineRule="auto"/>
      <w:ind w:left="1440" w:right="1440"/>
    </w:pPr>
    <w:rPr>
      <w:rFonts w:ascii="Times New Roman" w:eastAsia="Times New Roman" w:hAnsi="Times New Roman" w:cs="Times New Roman"/>
      <w:sz w:val="24"/>
      <w:lang w:val="en-US"/>
    </w:rPr>
  </w:style>
  <w:style w:type="paragraph" w:styleId="Mapadodocumento">
    <w:name w:val="Document Map"/>
    <w:basedOn w:val="Normal"/>
    <w:link w:val="MapadodocumentoCarter"/>
    <w:uiPriority w:val="99"/>
    <w:unhideWhenUsed/>
    <w:rsid w:val="0049576D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lang w:val="en-US"/>
    </w:rPr>
  </w:style>
  <w:style w:type="character" w:customStyle="1" w:styleId="MapadodocumentoCarter">
    <w:name w:val="Mapa do documento Caráter"/>
    <w:basedOn w:val="Tipodeletrapredefinidodopargrafo"/>
    <w:link w:val="Mapadodocumento"/>
    <w:uiPriority w:val="99"/>
    <w:rsid w:val="0049576D"/>
    <w:rPr>
      <w:rFonts w:ascii="Tahoma" w:eastAsia="Times New Roman" w:hAnsi="Tahoma" w:cs="Times New Roman"/>
      <w:sz w:val="24"/>
      <w:shd w:val="clear" w:color="auto" w:fill="000080"/>
      <w:lang w:val="en-US"/>
    </w:rPr>
  </w:style>
  <w:style w:type="paragraph" w:styleId="Textosimples">
    <w:name w:val="Plain Text"/>
    <w:basedOn w:val="Normal"/>
    <w:link w:val="TextosimplesCarter"/>
    <w:uiPriority w:val="99"/>
    <w:unhideWhenUsed/>
    <w:rsid w:val="0049576D"/>
    <w:pPr>
      <w:spacing w:after="0" w:line="240" w:lineRule="auto"/>
    </w:pPr>
    <w:rPr>
      <w:rFonts w:ascii="Courier New" w:eastAsia="Times New Roman" w:hAnsi="Courier New" w:cs="Times New Roman"/>
      <w:lang w:val="en-US"/>
    </w:rPr>
  </w:style>
  <w:style w:type="character" w:customStyle="1" w:styleId="TextosimplesCarter">
    <w:name w:val="Texto simples Caráter"/>
    <w:basedOn w:val="Tipodeletrapredefinidodopargrafo"/>
    <w:link w:val="Textosimples"/>
    <w:uiPriority w:val="99"/>
    <w:rsid w:val="0049576D"/>
    <w:rPr>
      <w:rFonts w:ascii="Courier New" w:eastAsia="Times New Roman" w:hAnsi="Courier New" w:cs="Times New Roman"/>
      <w:lang w:val="en-US"/>
    </w:rPr>
  </w:style>
  <w:style w:type="paragraph" w:customStyle="1" w:styleId="TEDI">
    <w:name w:val="TEDI"/>
    <w:rsid w:val="0049576D"/>
    <w:pPr>
      <w:tabs>
        <w:tab w:val="left" w:pos="0"/>
        <w:tab w:val="left" w:pos="739"/>
        <w:tab w:val="left" w:pos="6758"/>
        <w:tab w:val="left" w:pos="7814"/>
        <w:tab w:val="left" w:pos="8131"/>
        <w:tab w:val="left" w:pos="8870"/>
        <w:tab w:val="left" w:pos="9360"/>
        <w:tab w:val="left" w:pos="9648"/>
        <w:tab w:val="left" w:pos="11520"/>
      </w:tabs>
      <w:suppressAutoHyphens/>
      <w:spacing w:before="60" w:after="60" w:line="240" w:lineRule="auto"/>
    </w:pPr>
    <w:rPr>
      <w:rFonts w:ascii="Times New Roman" w:eastAsia="Times New Roman" w:hAnsi="Times New Roman" w:cs="Times New Roman"/>
      <w:sz w:val="16"/>
      <w:lang w:val="en-US"/>
    </w:rPr>
  </w:style>
  <w:style w:type="paragraph" w:customStyle="1" w:styleId="Ttulo30">
    <w:name w:val="Título3"/>
    <w:rsid w:val="0049576D"/>
    <w:pPr>
      <w:spacing w:after="0" w:line="200" w:lineRule="exact"/>
      <w:jc w:val="both"/>
    </w:pPr>
    <w:rPr>
      <w:rFonts w:ascii="Arial" w:eastAsia="Times New Roman" w:hAnsi="Arial" w:cs="Times New Roman"/>
      <w:lang w:val="en-US"/>
    </w:rPr>
  </w:style>
  <w:style w:type="paragraph" w:customStyle="1" w:styleId="Exemplo">
    <w:name w:val="Exemplo"/>
    <w:basedOn w:val="Normal"/>
    <w:autoRedefine/>
    <w:rsid w:val="0049576D"/>
    <w:pPr>
      <w:spacing w:before="120" w:after="0" w:line="240" w:lineRule="auto"/>
      <w:ind w:left="284"/>
    </w:pPr>
    <w:rPr>
      <w:rFonts w:ascii="Times New Roman" w:eastAsia="Times New Roman" w:hAnsi="Times New Roman" w:cs="Times New Roman"/>
      <w:b/>
      <w:color w:val="808080"/>
      <w:sz w:val="24"/>
      <w:lang w:val="en-US"/>
    </w:rPr>
  </w:style>
  <w:style w:type="paragraph" w:customStyle="1" w:styleId="segtop3">
    <w:name w:val="seg_top3"/>
    <w:basedOn w:val="Normal"/>
    <w:next w:val="Normal"/>
    <w:rsid w:val="0049576D"/>
    <w:pPr>
      <w:keepNext/>
      <w:pBdr>
        <w:top w:val="single" w:sz="6" w:space="1" w:color="auto"/>
        <w:bottom w:val="single" w:sz="6" w:space="1" w:color="auto"/>
      </w:pBdr>
      <w:tabs>
        <w:tab w:val="left" w:pos="567"/>
        <w:tab w:val="left" w:pos="4536"/>
        <w:tab w:val="left" w:pos="4678"/>
      </w:tabs>
      <w:spacing w:after="60" w:line="240" w:lineRule="auto"/>
      <w:ind w:left="4678" w:hanging="4678"/>
    </w:pPr>
    <w:rPr>
      <w:rFonts w:ascii="Times New Roman" w:eastAsia="Times New Roman" w:hAnsi="Times New Roman" w:cs="Times New Roman"/>
      <w:sz w:val="18"/>
      <w:lang w:val="nl-NL"/>
    </w:rPr>
  </w:style>
  <w:style w:type="paragraph" w:customStyle="1" w:styleId="Table8">
    <w:name w:val="Table8"/>
    <w:basedOn w:val="Normal"/>
    <w:rsid w:val="0049576D"/>
    <w:pPr>
      <w:keepLines/>
      <w:tabs>
        <w:tab w:val="left" w:pos="567"/>
        <w:tab w:val="left" w:pos="1134"/>
        <w:tab w:val="left" w:pos="1701"/>
      </w:tabs>
      <w:spacing w:before="40" w:after="40" w:line="240" w:lineRule="auto"/>
    </w:pPr>
    <w:rPr>
      <w:rFonts w:eastAsia="Times New Roman" w:cs="Times New Roman"/>
      <w:sz w:val="16"/>
      <w:lang w:val="en-GB"/>
    </w:rPr>
  </w:style>
  <w:style w:type="paragraph" w:customStyle="1" w:styleId="Corpodetexto1">
    <w:name w:val="Corpo de texto1"/>
    <w:basedOn w:val="Normal"/>
    <w:rsid w:val="00495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rimeiroavanodecorpodetexto">
    <w:name w:val="Body Text First Indent"/>
    <w:basedOn w:val="Corpodetexto1"/>
    <w:link w:val="PrimeiroavanodecorpodetextoCarter"/>
    <w:uiPriority w:val="99"/>
    <w:unhideWhenUsed/>
    <w:rsid w:val="0049576D"/>
    <w:pPr>
      <w:spacing w:before="0" w:beforeAutospacing="0" w:after="120" w:afterAutospacing="0"/>
      <w:ind w:firstLine="210"/>
    </w:pPr>
    <w:rPr>
      <w:szCs w:val="20"/>
    </w:rPr>
  </w:style>
  <w:style w:type="character" w:customStyle="1" w:styleId="PrimeiroavanodecorpodetextoCarter">
    <w:name w:val="Primeiro avanço de corpo de texto Caráter"/>
    <w:basedOn w:val="CorpodetextoCarter"/>
    <w:link w:val="Primeiroavanodecorpodetexto"/>
    <w:uiPriority w:val="99"/>
    <w:rsid w:val="0049576D"/>
    <w:rPr>
      <w:rFonts w:ascii="Times New Roman" w:eastAsia="Times New Roman" w:hAnsi="Times New Roman" w:cs="Times New Roman"/>
      <w:sz w:val="24"/>
      <w:lang w:val="en-US"/>
    </w:rPr>
  </w:style>
  <w:style w:type="paragraph" w:customStyle="1" w:styleId="Ttulo11">
    <w:name w:val="Título 11"/>
    <w:basedOn w:val="Normal"/>
    <w:rsid w:val="0049576D"/>
    <w:pPr>
      <w:numPr>
        <w:numId w:val="10"/>
      </w:numPr>
      <w:tabs>
        <w:tab w:val="clear" w:pos="420"/>
      </w:tabs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tulo21">
    <w:name w:val="Título 21"/>
    <w:basedOn w:val="Normal"/>
    <w:rsid w:val="00495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egmap">
    <w:name w:val="seg_map"/>
    <w:basedOn w:val="Ttulo21"/>
    <w:rsid w:val="0049576D"/>
    <w:pPr>
      <w:keepNext/>
      <w:tabs>
        <w:tab w:val="num" w:pos="0"/>
        <w:tab w:val="left" w:pos="90"/>
        <w:tab w:val="left" w:pos="360"/>
        <w:tab w:val="left" w:pos="567"/>
        <w:tab w:val="left" w:pos="3686"/>
        <w:tab w:val="left" w:pos="3969"/>
        <w:tab w:val="left" w:pos="4536"/>
        <w:tab w:val="left" w:pos="4678"/>
      </w:tabs>
      <w:spacing w:before="0" w:beforeAutospacing="0" w:after="0" w:afterAutospacing="0" w:line="158" w:lineRule="auto"/>
      <w:ind w:left="4678" w:hanging="4678"/>
    </w:pPr>
    <w:rPr>
      <w:i/>
      <w:sz w:val="16"/>
      <w:szCs w:val="20"/>
      <w:lang w:val="nl-NL"/>
    </w:rPr>
  </w:style>
  <w:style w:type="paragraph" w:customStyle="1" w:styleId="segdia">
    <w:name w:val="seg_dia"/>
    <w:basedOn w:val="Ttulo21"/>
    <w:rsid w:val="0049576D"/>
    <w:pPr>
      <w:spacing w:before="0" w:beforeAutospacing="0" w:after="0" w:afterAutospacing="0"/>
      <w:ind w:right="-1701"/>
    </w:pPr>
    <w:rPr>
      <w:rFonts w:ascii="Courier New" w:hAnsi="Courier New"/>
      <w:sz w:val="14"/>
      <w:szCs w:val="20"/>
      <w:lang w:val="nl-NL"/>
    </w:rPr>
  </w:style>
  <w:style w:type="paragraph" w:customStyle="1" w:styleId="Ttulo41">
    <w:name w:val="Título 41"/>
    <w:basedOn w:val="Normal"/>
    <w:rsid w:val="00495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vanodecorpodetexto1">
    <w:name w:val="Avanço de corpo de texto1"/>
    <w:basedOn w:val="Normal"/>
    <w:rsid w:val="00495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rimeiroavanodecorpodetexto2">
    <w:name w:val="Body Text First Indent 2"/>
    <w:basedOn w:val="Avanodecorpodetexto1"/>
    <w:link w:val="Primeiroavanodecorpodetexto2Carter"/>
    <w:uiPriority w:val="99"/>
    <w:unhideWhenUsed/>
    <w:rsid w:val="0049576D"/>
    <w:pPr>
      <w:spacing w:before="0" w:beforeAutospacing="0" w:after="120" w:afterAutospacing="0"/>
      <w:ind w:left="283" w:firstLine="210"/>
    </w:pPr>
    <w:rPr>
      <w:szCs w:val="20"/>
    </w:rPr>
  </w:style>
  <w:style w:type="character" w:customStyle="1" w:styleId="Primeiroavanodecorpodetexto2Carter">
    <w:name w:val="Primeiro avanço de corpo de texto 2 Caráter"/>
    <w:basedOn w:val="AvanodecorpodetextoCarter"/>
    <w:link w:val="Primeiroavanodecorpodetexto2"/>
    <w:uiPriority w:val="99"/>
    <w:rsid w:val="0049576D"/>
    <w:rPr>
      <w:rFonts w:ascii="Times New Roman" w:eastAsia="Times New Roman" w:hAnsi="Times New Roman" w:cs="Times New Roman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7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07/relationships/hdphoto" Target="media/hdphoto1.wdp"/><Relationship Id="rId18" Type="http://schemas.openxmlformats.org/officeDocument/2006/relationships/footer" Target="footer3.xml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eader" Target="header5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oter" Target="footer6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5.xml"/><Relationship Id="rId27" Type="http://schemas.openxmlformats.org/officeDocument/2006/relationships/footer" Target="footer8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SiGD\Manual.do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75ddcd-11ce-41ff-a917-1326d02ef6bd">
      <Terms xmlns="http://schemas.microsoft.com/office/infopath/2007/PartnerControls"/>
    </lcf76f155ced4ddcb4097134ff3c332f>
    <TaxCatchAll xmlns="e9aa198f-3527-4b2d-be02-f86f9b70056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688FD2439FF1438E53234DB692D2CB" ma:contentTypeVersion="11" ma:contentTypeDescription="Create a new document." ma:contentTypeScope="" ma:versionID="f84063a474b68a05027e7a77de2f8f0c">
  <xsd:schema xmlns:xsd="http://www.w3.org/2001/XMLSchema" xmlns:xs="http://www.w3.org/2001/XMLSchema" xmlns:p="http://schemas.microsoft.com/office/2006/metadata/properties" xmlns:ns2="3975ddcd-11ce-41ff-a917-1326d02ef6bd" xmlns:ns3="e9aa198f-3527-4b2d-be02-f86f9b700563" targetNamespace="http://schemas.microsoft.com/office/2006/metadata/properties" ma:root="true" ma:fieldsID="37ae4dfd3d691653ff87ac55b6fb97e9" ns2:_="" ns3:_="">
    <xsd:import namespace="3975ddcd-11ce-41ff-a917-1326d02ef6bd"/>
    <xsd:import namespace="e9aa198f-3527-4b2d-be02-f86f9b7005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5ddcd-11ce-41ff-a917-1326d02ef6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9967681-caf4-44cd-948e-90f5714396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aa198f-3527-4b2d-be02-f86f9b70056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15ea242-56b8-44be-88e6-93cda3e66b66}" ma:internalName="TaxCatchAll" ma:showField="CatchAllData" ma:web="d3a5d0b0-4a9c-447b-9030-2cb6c29183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A02C5-FF58-4395-AC2E-22E5E4D2C317}">
  <ds:schemaRefs>
    <ds:schemaRef ds:uri="http://schemas.microsoft.com/office/2006/metadata/properties"/>
    <ds:schemaRef ds:uri="http://schemas.microsoft.com/office/infopath/2007/PartnerControls"/>
    <ds:schemaRef ds:uri="3975ddcd-11ce-41ff-a917-1326d02ef6bd"/>
    <ds:schemaRef ds:uri="e9aa198f-3527-4b2d-be02-f86f9b700563"/>
  </ds:schemaRefs>
</ds:datastoreItem>
</file>

<file path=customXml/itemProps2.xml><?xml version="1.0" encoding="utf-8"?>
<ds:datastoreItem xmlns:ds="http://schemas.openxmlformats.org/officeDocument/2006/customXml" ds:itemID="{C238DB68-6DB7-4404-868A-2AC886B5D7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9823DE-213A-4BB5-8CB7-BC4B048DBD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75ddcd-11ce-41ff-a917-1326d02ef6bd"/>
    <ds:schemaRef ds:uri="e9aa198f-3527-4b2d-be02-f86f9b7005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EE52AF-00A6-4EBD-B693-1D880FC24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</Template>
  <TotalTime>80</TotalTime>
  <Pages>34</Pages>
  <Words>5848</Words>
  <Characters>28543</Characters>
  <Application>Microsoft Office Word</Application>
  <DocSecurity>0</DocSecurity>
  <Lines>4077</Lines>
  <Paragraphs>3126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Manual</vt:lpstr>
      <vt:lpstr>Manual</vt:lpstr>
    </vt:vector>
  </TitlesOfParts>
  <Company>AT</Company>
  <LinksUpToDate>false</LinksUpToDate>
  <CharactersWithSpaces>31265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</dc:title>
  <dc:creator>AT - Autoridade Tributária e Aduaneira</dc:creator>
  <cp:lastModifiedBy>Paulo Rato</cp:lastModifiedBy>
  <cp:revision>116</cp:revision>
  <cp:lastPrinted>2018-04-12T08:26:00Z</cp:lastPrinted>
  <dcterms:created xsi:type="dcterms:W3CDTF">2024-02-27T15:19:00Z</dcterms:created>
  <dcterms:modified xsi:type="dcterms:W3CDTF">2026-06-24T11:37:00Z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eroModelo">
    <vt:lpwstr>12.3</vt:lpwstr>
  </property>
  <property fmtid="{D5CDD505-2E9C-101B-9397-08002B2CF9AE}" pid="3" name="MF">
    <vt:lpwstr>Ministério das Finanças e da Administração Pública</vt:lpwstr>
  </property>
  <property fmtid="{D5CDD505-2E9C-101B-9397-08002B2CF9AE}" pid="4" name="DGCI">
    <vt:lpwstr>DIRECÇÃO-GERAL DOS IMPOSTOS - DGCI</vt:lpwstr>
  </property>
  <property fmtid="{D5CDD505-2E9C-101B-9397-08002B2CF9AE}" pid="5" name="SiteDE">
    <vt:lpwstr>www.e-financas.gov.pt</vt:lpwstr>
  </property>
  <property fmtid="{D5CDD505-2E9C-101B-9397-08002B2CF9AE}" pid="6" name="CAT">
    <vt:lpwstr>217 206 707</vt:lpwstr>
  </property>
  <property fmtid="{D5CDD505-2E9C-101B-9397-08002B2CF9AE}" pid="7" name="Class">
    <vt:lpwstr>100.10.600</vt:lpwstr>
  </property>
  <property fmtid="{D5CDD505-2E9C-101B-9397-08002B2CF9AE}" pid="8" name="Seg">
    <vt:lpwstr>Pública</vt:lpwstr>
  </property>
  <property fmtid="{D5CDD505-2E9C-101B-9397-08002B2CF9AE}" pid="9" name="DS">
    <vt:lpwstr>SUB-DG (ÁREA SISTEMAS DE INFORMAÇAO)</vt:lpwstr>
  </property>
  <property fmtid="{D5CDD505-2E9C-101B-9397-08002B2CF9AE}" pid="10" name="Div">
    <vt:lpwstr>EPM N1 SISTEMAS ADUANEIROS</vt:lpwstr>
  </property>
  <property fmtid="{D5CDD505-2E9C-101B-9397-08002B2CF9AE}" pid="11" name="Copias">
    <vt:lpwstr>False</vt:lpwstr>
  </property>
  <property fmtid="{D5CDD505-2E9C-101B-9397-08002B2CF9AE}" pid="12" name="Versao">
    <vt:lpwstr>1.5</vt:lpwstr>
  </property>
  <property fmtid="{D5CDD505-2E9C-101B-9397-08002B2CF9AE}" pid="13" name="data">
    <vt:lpwstr>25-06-2026</vt:lpwstr>
  </property>
  <property fmtid="{D5CDD505-2E9C-101B-9397-08002B2CF9AE}" pid="14" name="NomeManual">
    <vt:lpwstr>Guia XML - Mensagem CC415A v1.5</vt:lpwstr>
  </property>
  <property fmtid="{D5CDD505-2E9C-101B-9397-08002B2CF9AE}" pid="15" name="data_Ano">
    <vt:lpwstr>9999</vt:lpwstr>
  </property>
  <property fmtid="{D5CDD505-2E9C-101B-9397-08002B2CF9AE}" pid="16" name="data_Mes">
    <vt:lpwstr>01</vt:lpwstr>
  </property>
  <property fmtid="{D5CDD505-2E9C-101B-9397-08002B2CF9AE}" pid="17" name="data_Mes_Extenso">
    <vt:lpwstr>Janeiro</vt:lpwstr>
  </property>
  <property fmtid="{D5CDD505-2E9C-101B-9397-08002B2CF9AE}" pid="18" name="data_Dia">
    <vt:lpwstr>01</vt:lpwstr>
  </property>
  <property fmtid="{D5CDD505-2E9C-101B-9397-08002B2CF9AE}" pid="19" name="siglaNucleo">
    <vt:lpwstr>ASA</vt:lpwstr>
  </property>
  <property fmtid="{D5CDD505-2E9C-101B-9397-08002B2CF9AE}" pid="20" name="Morada">
    <vt:lpwstr>Av. Eng. Duarte Pacheco, 28, 10.º</vt:lpwstr>
  </property>
  <property fmtid="{D5CDD505-2E9C-101B-9397-08002B2CF9AE}" pid="21" name="CodigoPostal">
    <vt:lpwstr>1099-013 LISBOA</vt:lpwstr>
  </property>
  <property fmtid="{D5CDD505-2E9C-101B-9397-08002B2CF9AE}" pid="22" name="Tel">
    <vt:lpwstr>213834861</vt:lpwstr>
  </property>
  <property fmtid="{D5CDD505-2E9C-101B-9397-08002B2CF9AE}" pid="23" name="Fax">
    <vt:lpwstr>0</vt:lpwstr>
  </property>
  <property fmtid="{D5CDD505-2E9C-101B-9397-08002B2CF9AE}" pid="24" name="Email">
    <vt:lpwstr>asa@at.gov.pt</vt:lpwstr>
  </property>
  <property fmtid="{D5CDD505-2E9C-101B-9397-08002B2CF9AE}" pid="25" name="codPai">
    <vt:lpwstr>6112</vt:lpwstr>
  </property>
  <property fmtid="{D5CDD505-2E9C-101B-9397-08002B2CF9AE}" pid="26" name="codServico">
    <vt:lpwstr>6820</vt:lpwstr>
  </property>
  <property fmtid="{D5CDD505-2E9C-101B-9397-08002B2CF9AE}" pid="27" name="ContentTypeId">
    <vt:lpwstr>0x010100A0688FD2439FF1438E53234DB692D2CB</vt:lpwstr>
  </property>
  <property fmtid="{D5CDD505-2E9C-101B-9397-08002B2CF9AE}" pid="28" name="MSIP_Label_e463cba9-5f6c-478d-9329-7b2295e4e8ed_Enabled">
    <vt:lpwstr>true</vt:lpwstr>
  </property>
  <property fmtid="{D5CDD505-2E9C-101B-9397-08002B2CF9AE}" pid="29" name="MSIP_Label_e463cba9-5f6c-478d-9329-7b2295e4e8ed_SetDate">
    <vt:lpwstr>2023-01-31T16:34:21Z</vt:lpwstr>
  </property>
  <property fmtid="{D5CDD505-2E9C-101B-9397-08002B2CF9AE}" pid="30" name="MSIP_Label_e463cba9-5f6c-478d-9329-7b2295e4e8ed_Method">
    <vt:lpwstr>Standard</vt:lpwstr>
  </property>
  <property fmtid="{D5CDD505-2E9C-101B-9397-08002B2CF9AE}" pid="31" name="MSIP_Label_e463cba9-5f6c-478d-9329-7b2295e4e8ed_Name">
    <vt:lpwstr>All Employees_2</vt:lpwstr>
  </property>
  <property fmtid="{D5CDD505-2E9C-101B-9397-08002B2CF9AE}" pid="32" name="MSIP_Label_e463cba9-5f6c-478d-9329-7b2295e4e8ed_SiteId">
    <vt:lpwstr>33440fc6-b7c7-412c-bb73-0e70b0198d5a</vt:lpwstr>
  </property>
  <property fmtid="{D5CDD505-2E9C-101B-9397-08002B2CF9AE}" pid="33" name="MSIP_Label_e463cba9-5f6c-478d-9329-7b2295e4e8ed_ActionId">
    <vt:lpwstr>c2c10363-e643-4288-88b6-d14dffa2fb1d</vt:lpwstr>
  </property>
  <property fmtid="{D5CDD505-2E9C-101B-9397-08002B2CF9AE}" pid="34" name="MSIP_Label_e463cba9-5f6c-478d-9329-7b2295e4e8ed_ContentBits">
    <vt:lpwstr>0</vt:lpwstr>
  </property>
  <property fmtid="{D5CDD505-2E9C-101B-9397-08002B2CF9AE}" pid="35" name="MediaServiceImageTags">
    <vt:lpwstr/>
  </property>
  <property fmtid="{D5CDD505-2E9C-101B-9397-08002B2CF9AE}" pid="36" name="MSIP_Label_ecb69475-382c-4c7a-b21d-8ca64eeef1bd_Enabled">
    <vt:lpwstr>true</vt:lpwstr>
  </property>
  <property fmtid="{D5CDD505-2E9C-101B-9397-08002B2CF9AE}" pid="37" name="MSIP_Label_ecb69475-382c-4c7a-b21d-8ca64eeef1bd_SetDate">
    <vt:lpwstr>2024-02-27T15:19:38Z</vt:lpwstr>
  </property>
  <property fmtid="{D5CDD505-2E9C-101B-9397-08002B2CF9AE}" pid="38" name="MSIP_Label_ecb69475-382c-4c7a-b21d-8ca64eeef1bd_Method">
    <vt:lpwstr>Standard</vt:lpwstr>
  </property>
  <property fmtid="{D5CDD505-2E9C-101B-9397-08002B2CF9AE}" pid="39" name="MSIP_Label_ecb69475-382c-4c7a-b21d-8ca64eeef1bd_Name">
    <vt:lpwstr>Eviden For Internal Use - All Employees</vt:lpwstr>
  </property>
  <property fmtid="{D5CDD505-2E9C-101B-9397-08002B2CF9AE}" pid="40" name="MSIP_Label_ecb69475-382c-4c7a-b21d-8ca64eeef1bd_SiteId">
    <vt:lpwstr>7d1c7785-2d8a-437d-b842-1ed5d8fbe00a</vt:lpwstr>
  </property>
  <property fmtid="{D5CDD505-2E9C-101B-9397-08002B2CF9AE}" pid="41" name="MSIP_Label_ecb69475-382c-4c7a-b21d-8ca64eeef1bd_ActionId">
    <vt:lpwstr>78e9bad9-15ac-499c-be12-3b4d2dab30c7</vt:lpwstr>
  </property>
  <property fmtid="{D5CDD505-2E9C-101B-9397-08002B2CF9AE}" pid="42" name="MSIP_Label_ecb69475-382c-4c7a-b21d-8ca64eeef1bd_ContentBits">
    <vt:lpwstr>0</vt:lpwstr>
  </property>
</Properties>
</file>